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1BA" w:rsidRPr="00D13236" w:rsidRDefault="003171BA" w:rsidP="00D13236">
      <w:pPr>
        <w:jc w:val="center"/>
        <w:rPr>
          <w:b/>
          <w:sz w:val="28"/>
          <w:szCs w:val="28"/>
        </w:rPr>
      </w:pPr>
      <w:r w:rsidRPr="00D13236">
        <w:rPr>
          <w:b/>
          <w:sz w:val="28"/>
          <w:szCs w:val="28"/>
        </w:rPr>
        <w:t>5.SINIF MATEMATİK 1. ÜNİTE ÇALIŞMA SORULARI</w:t>
      </w:r>
    </w:p>
    <w:p w:rsidR="003171BA" w:rsidRDefault="003171BA"/>
    <w:tbl>
      <w:tblPr>
        <w:tblW w:w="1020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46"/>
        <w:gridCol w:w="4961"/>
      </w:tblGrid>
      <w:tr w:rsidR="003171BA" w:rsidTr="005545B0">
        <w:tc>
          <w:tcPr>
            <w:tcW w:w="5246" w:type="dxa"/>
          </w:tcPr>
          <w:p w:rsidR="003171BA" w:rsidRPr="005545B0" w:rsidRDefault="003171BA" w:rsidP="005545B0">
            <w:pPr>
              <w:pStyle w:val="ListParagraph"/>
              <w:numPr>
                <w:ilvl w:val="0"/>
                <w:numId w:val="1"/>
              </w:numPr>
              <w:ind w:left="284"/>
              <w:rPr>
                <w:b/>
              </w:rPr>
            </w:pPr>
            <w:r w:rsidRPr="005545B0">
              <w:rPr>
                <w:b/>
                <w:sz w:val="22"/>
                <w:szCs w:val="22"/>
              </w:rPr>
              <w:t>Aşağıdaki doğal sayıların okunuşunu yazınız.</w:t>
            </w:r>
          </w:p>
          <w:p w:rsidR="003171BA" w:rsidRPr="005545B0" w:rsidRDefault="003171BA" w:rsidP="00D30A36">
            <w:pPr>
              <w:rPr>
                <w:b/>
              </w:rPr>
            </w:pPr>
          </w:p>
          <w:p w:rsidR="003171BA" w:rsidRPr="005545B0" w:rsidRDefault="003171BA" w:rsidP="005545B0">
            <w:pPr>
              <w:pStyle w:val="ListParagraph"/>
              <w:numPr>
                <w:ilvl w:val="0"/>
                <w:numId w:val="2"/>
              </w:numPr>
              <w:ind w:left="318"/>
            </w:pPr>
            <w:r w:rsidRPr="005545B0">
              <w:rPr>
                <w:sz w:val="22"/>
                <w:szCs w:val="22"/>
              </w:rPr>
              <w:t>3 468 724   .……………………………………..</w:t>
            </w:r>
          </w:p>
          <w:p w:rsidR="003171BA" w:rsidRPr="005545B0" w:rsidRDefault="003171BA" w:rsidP="00D30A36">
            <w:r w:rsidRPr="005545B0">
              <w:rPr>
                <w:sz w:val="22"/>
                <w:szCs w:val="22"/>
              </w:rPr>
              <w:t>……………………………………………………….</w:t>
            </w:r>
          </w:p>
          <w:p w:rsidR="003171BA" w:rsidRPr="005545B0" w:rsidRDefault="003171BA" w:rsidP="00D30A36">
            <w:pPr>
              <w:rPr>
                <w:b/>
              </w:rPr>
            </w:pPr>
          </w:p>
          <w:p w:rsidR="003171BA" w:rsidRPr="005545B0" w:rsidRDefault="003171BA" w:rsidP="00D30A36">
            <w:pPr>
              <w:rPr>
                <w:b/>
              </w:rPr>
            </w:pPr>
          </w:p>
          <w:p w:rsidR="003171BA" w:rsidRPr="005545B0" w:rsidRDefault="003171BA" w:rsidP="005545B0">
            <w:pPr>
              <w:pStyle w:val="ListParagraph"/>
              <w:numPr>
                <w:ilvl w:val="0"/>
                <w:numId w:val="2"/>
              </w:numPr>
              <w:ind w:left="318"/>
            </w:pPr>
            <w:r w:rsidRPr="005545B0">
              <w:rPr>
                <w:sz w:val="22"/>
                <w:szCs w:val="22"/>
              </w:rPr>
              <w:t>16 286 000 : ……………………………………..</w:t>
            </w:r>
          </w:p>
          <w:p w:rsidR="003171BA" w:rsidRPr="005545B0" w:rsidRDefault="003171BA" w:rsidP="00D30A36">
            <w:r w:rsidRPr="005545B0">
              <w:rPr>
                <w:sz w:val="22"/>
                <w:szCs w:val="22"/>
              </w:rPr>
              <w:t>……………………………………………………….</w:t>
            </w:r>
          </w:p>
          <w:p w:rsidR="003171BA" w:rsidRPr="005545B0" w:rsidRDefault="003171BA" w:rsidP="00D30A36">
            <w:pPr>
              <w:rPr>
                <w:b/>
              </w:rPr>
            </w:pPr>
          </w:p>
          <w:p w:rsidR="003171BA" w:rsidRPr="005545B0" w:rsidRDefault="003171BA" w:rsidP="00D30A36">
            <w:pPr>
              <w:rPr>
                <w:b/>
              </w:rPr>
            </w:pPr>
          </w:p>
          <w:p w:rsidR="003171BA" w:rsidRPr="005545B0" w:rsidRDefault="003171BA" w:rsidP="005545B0">
            <w:pPr>
              <w:pStyle w:val="ListParagraph"/>
              <w:numPr>
                <w:ilvl w:val="0"/>
                <w:numId w:val="2"/>
              </w:numPr>
              <w:ind w:left="318"/>
            </w:pPr>
            <w:r w:rsidRPr="005545B0">
              <w:rPr>
                <w:sz w:val="22"/>
                <w:szCs w:val="22"/>
              </w:rPr>
              <w:t>800 201 109 : …………………………………..</w:t>
            </w:r>
          </w:p>
          <w:p w:rsidR="003171BA" w:rsidRPr="005545B0" w:rsidRDefault="003171BA" w:rsidP="00D30A36">
            <w:r w:rsidRPr="005545B0">
              <w:rPr>
                <w:sz w:val="22"/>
                <w:szCs w:val="22"/>
              </w:rPr>
              <w:t>……………………………………………………….</w:t>
            </w:r>
          </w:p>
          <w:p w:rsidR="003171BA" w:rsidRPr="005545B0" w:rsidRDefault="003171BA" w:rsidP="00D30A36">
            <w:pPr>
              <w:rPr>
                <w:b/>
              </w:rPr>
            </w:pPr>
          </w:p>
          <w:p w:rsidR="003171BA" w:rsidRPr="005545B0" w:rsidRDefault="003171BA" w:rsidP="00D30A36">
            <w:pPr>
              <w:rPr>
                <w:b/>
              </w:rPr>
            </w:pPr>
          </w:p>
          <w:p w:rsidR="003171BA" w:rsidRPr="005545B0" w:rsidRDefault="003171BA" w:rsidP="005545B0">
            <w:pPr>
              <w:pStyle w:val="ListParagraph"/>
              <w:numPr>
                <w:ilvl w:val="0"/>
                <w:numId w:val="2"/>
              </w:numPr>
              <w:ind w:left="318"/>
            </w:pPr>
            <w:r w:rsidRPr="005545B0">
              <w:rPr>
                <w:sz w:val="22"/>
                <w:szCs w:val="22"/>
              </w:rPr>
              <w:t>500 000 010 : …………………………………..</w:t>
            </w:r>
          </w:p>
          <w:p w:rsidR="003171BA" w:rsidRPr="005545B0" w:rsidRDefault="003171BA" w:rsidP="00D30A36">
            <w:r w:rsidRPr="005545B0">
              <w:rPr>
                <w:sz w:val="22"/>
                <w:szCs w:val="22"/>
              </w:rPr>
              <w:t>……………………………………………………….</w:t>
            </w:r>
          </w:p>
          <w:p w:rsidR="003171BA" w:rsidRPr="005545B0" w:rsidRDefault="003171BA" w:rsidP="00D30A36">
            <w:pPr>
              <w:rPr>
                <w:b/>
              </w:rPr>
            </w:pPr>
          </w:p>
          <w:p w:rsidR="003171BA" w:rsidRPr="005545B0" w:rsidRDefault="003171BA" w:rsidP="00D30A36">
            <w:pPr>
              <w:rPr>
                <w:b/>
              </w:rPr>
            </w:pPr>
          </w:p>
          <w:p w:rsidR="003171BA" w:rsidRPr="005545B0" w:rsidRDefault="003171BA" w:rsidP="005545B0">
            <w:pPr>
              <w:pStyle w:val="ListParagraph"/>
              <w:numPr>
                <w:ilvl w:val="0"/>
                <w:numId w:val="2"/>
              </w:numPr>
              <w:ind w:left="318"/>
            </w:pPr>
            <w:r w:rsidRPr="005545B0">
              <w:rPr>
                <w:sz w:val="22"/>
                <w:szCs w:val="22"/>
              </w:rPr>
              <w:t>36 000 045 : ……………………………………..</w:t>
            </w:r>
          </w:p>
          <w:p w:rsidR="003171BA" w:rsidRPr="005545B0" w:rsidRDefault="003171BA" w:rsidP="00BE6F4B">
            <w:r w:rsidRPr="005545B0">
              <w:rPr>
                <w:sz w:val="22"/>
                <w:szCs w:val="22"/>
              </w:rPr>
              <w:t>……………………………………………………….</w:t>
            </w:r>
          </w:p>
          <w:p w:rsidR="003171BA" w:rsidRPr="005545B0" w:rsidRDefault="003171BA" w:rsidP="00BE6F4B">
            <w:pPr>
              <w:rPr>
                <w:b/>
              </w:rPr>
            </w:pPr>
          </w:p>
        </w:tc>
        <w:tc>
          <w:tcPr>
            <w:tcW w:w="4961" w:type="dxa"/>
          </w:tcPr>
          <w:p w:rsidR="003171BA" w:rsidRPr="005545B0" w:rsidRDefault="003171BA" w:rsidP="005545B0">
            <w:pPr>
              <w:pStyle w:val="ListParagraph"/>
              <w:numPr>
                <w:ilvl w:val="0"/>
                <w:numId w:val="1"/>
              </w:numPr>
              <w:ind w:left="318"/>
              <w:rPr>
                <w:b/>
              </w:rPr>
            </w:pPr>
            <w:r w:rsidRPr="005545B0">
              <w:rPr>
                <w:b/>
                <w:sz w:val="22"/>
                <w:szCs w:val="22"/>
              </w:rPr>
              <w:t>Aşağıdaki sayıları yazınız.</w:t>
            </w:r>
          </w:p>
          <w:p w:rsidR="003171BA" w:rsidRPr="005545B0" w:rsidRDefault="003171BA" w:rsidP="00D30A36">
            <w:pPr>
              <w:rPr>
                <w:b/>
              </w:rPr>
            </w:pPr>
          </w:p>
          <w:p w:rsidR="003171BA" w:rsidRPr="005545B0" w:rsidRDefault="003171BA" w:rsidP="005545B0">
            <w:pPr>
              <w:pStyle w:val="ListParagraph"/>
              <w:numPr>
                <w:ilvl w:val="0"/>
                <w:numId w:val="3"/>
              </w:numPr>
              <w:ind w:left="351"/>
            </w:pPr>
            <w:r w:rsidRPr="005545B0">
              <w:rPr>
                <w:sz w:val="22"/>
                <w:szCs w:val="22"/>
              </w:rPr>
              <w:t>Yirmi milyon beş bin on yedi. : …………………………………………………</w:t>
            </w:r>
          </w:p>
          <w:p w:rsidR="003171BA" w:rsidRPr="005545B0" w:rsidRDefault="003171BA" w:rsidP="00D30A36">
            <w:pPr>
              <w:rPr>
                <w:b/>
              </w:rPr>
            </w:pPr>
          </w:p>
          <w:p w:rsidR="003171BA" w:rsidRPr="005545B0" w:rsidRDefault="003171BA" w:rsidP="005545B0">
            <w:pPr>
              <w:pStyle w:val="ListParagraph"/>
              <w:numPr>
                <w:ilvl w:val="0"/>
                <w:numId w:val="3"/>
              </w:numPr>
              <w:ind w:left="351"/>
            </w:pPr>
            <w:r w:rsidRPr="005545B0">
              <w:rPr>
                <w:sz w:val="22"/>
                <w:szCs w:val="22"/>
              </w:rPr>
              <w:t>Yedi yüz bin elli altı</w:t>
            </w:r>
            <w:r w:rsidRPr="005545B0">
              <w:rPr>
                <w:b/>
                <w:sz w:val="22"/>
                <w:szCs w:val="22"/>
              </w:rPr>
              <w:t xml:space="preserve"> : </w:t>
            </w:r>
            <w:r w:rsidRPr="005545B0">
              <w:rPr>
                <w:sz w:val="22"/>
                <w:szCs w:val="22"/>
              </w:rPr>
              <w:t>…………………………………………………</w:t>
            </w:r>
          </w:p>
          <w:p w:rsidR="003171BA" w:rsidRPr="005545B0" w:rsidRDefault="003171BA" w:rsidP="00D30A36">
            <w:pPr>
              <w:rPr>
                <w:b/>
              </w:rPr>
            </w:pPr>
          </w:p>
          <w:p w:rsidR="003171BA" w:rsidRPr="005545B0" w:rsidRDefault="003171BA" w:rsidP="005545B0">
            <w:pPr>
              <w:pStyle w:val="ListParagraph"/>
              <w:numPr>
                <w:ilvl w:val="0"/>
                <w:numId w:val="3"/>
              </w:numPr>
              <w:ind w:left="351"/>
            </w:pPr>
            <w:r w:rsidRPr="005545B0">
              <w:rPr>
                <w:sz w:val="22"/>
                <w:szCs w:val="22"/>
              </w:rPr>
              <w:t>Üç milyon üç yüz üç bin üç : …………………………………………………</w:t>
            </w:r>
          </w:p>
          <w:p w:rsidR="003171BA" w:rsidRPr="005545B0" w:rsidRDefault="003171BA" w:rsidP="00D30A36">
            <w:pPr>
              <w:rPr>
                <w:b/>
              </w:rPr>
            </w:pPr>
          </w:p>
          <w:p w:rsidR="003171BA" w:rsidRPr="005545B0" w:rsidRDefault="003171BA" w:rsidP="005545B0">
            <w:pPr>
              <w:pStyle w:val="ListParagraph"/>
              <w:numPr>
                <w:ilvl w:val="0"/>
                <w:numId w:val="3"/>
              </w:numPr>
              <w:ind w:left="351"/>
            </w:pPr>
            <w:r w:rsidRPr="005545B0">
              <w:rPr>
                <w:sz w:val="22"/>
                <w:szCs w:val="22"/>
              </w:rPr>
              <w:t>Altı yüz milyon altmış bin altı : …………………………………………………</w:t>
            </w:r>
          </w:p>
          <w:p w:rsidR="003171BA" w:rsidRPr="005545B0" w:rsidRDefault="003171BA" w:rsidP="00D30A36">
            <w:pPr>
              <w:rPr>
                <w:b/>
              </w:rPr>
            </w:pPr>
          </w:p>
          <w:p w:rsidR="003171BA" w:rsidRPr="005545B0" w:rsidRDefault="003171BA" w:rsidP="005545B0">
            <w:pPr>
              <w:pStyle w:val="ListParagraph"/>
              <w:numPr>
                <w:ilvl w:val="0"/>
                <w:numId w:val="3"/>
              </w:numPr>
              <w:ind w:left="351"/>
            </w:pPr>
            <w:r w:rsidRPr="005545B0">
              <w:rPr>
                <w:sz w:val="22"/>
                <w:szCs w:val="22"/>
              </w:rPr>
              <w:t>Beş yüz yetmiş milyon seksen yedi bin on sekiz …………………………………………………</w:t>
            </w:r>
          </w:p>
          <w:p w:rsidR="003171BA" w:rsidRPr="005545B0" w:rsidRDefault="003171BA" w:rsidP="00BE6F4B">
            <w:pPr>
              <w:pStyle w:val="ListParagraph"/>
            </w:pPr>
          </w:p>
          <w:p w:rsidR="003171BA" w:rsidRPr="005545B0" w:rsidRDefault="003171BA" w:rsidP="005545B0">
            <w:pPr>
              <w:pStyle w:val="ListParagraph"/>
              <w:numPr>
                <w:ilvl w:val="0"/>
                <w:numId w:val="3"/>
              </w:numPr>
              <w:ind w:left="351"/>
            </w:pPr>
            <w:r w:rsidRPr="005545B0">
              <w:rPr>
                <w:sz w:val="22"/>
                <w:szCs w:val="22"/>
              </w:rPr>
              <w:t>Üç yüz otuz bir milyon bin doksan beş</w:t>
            </w:r>
          </w:p>
          <w:p w:rsidR="003171BA" w:rsidRPr="005545B0" w:rsidRDefault="003171BA" w:rsidP="005545B0">
            <w:pPr>
              <w:ind w:firstLine="351"/>
              <w:rPr>
                <w:b/>
              </w:rPr>
            </w:pPr>
            <w:r w:rsidRPr="005545B0">
              <w:rPr>
                <w:sz w:val="22"/>
                <w:szCs w:val="22"/>
              </w:rPr>
              <w:t>…………………………………………………</w:t>
            </w:r>
          </w:p>
        </w:tc>
      </w:tr>
      <w:tr w:rsidR="003171BA" w:rsidTr="005545B0">
        <w:tc>
          <w:tcPr>
            <w:tcW w:w="5246" w:type="dxa"/>
          </w:tcPr>
          <w:p w:rsidR="003171BA" w:rsidRPr="005545B0" w:rsidRDefault="003171BA" w:rsidP="005545B0">
            <w:pPr>
              <w:pStyle w:val="ListParagraph"/>
              <w:numPr>
                <w:ilvl w:val="0"/>
                <w:numId w:val="1"/>
              </w:numPr>
              <w:ind w:left="426" w:hanging="426"/>
              <w:rPr>
                <w:b/>
              </w:rPr>
            </w:pPr>
            <w:r w:rsidRPr="005545B0">
              <w:rPr>
                <w:b/>
                <w:sz w:val="22"/>
                <w:szCs w:val="22"/>
              </w:rPr>
              <w:t>Aşağıda verilen rakamları kullanarak istenilen doğal sayıları yazınız.</w:t>
            </w:r>
          </w:p>
          <w:p w:rsidR="003171BA" w:rsidRPr="005545B0" w:rsidRDefault="003171BA" w:rsidP="005545B0">
            <w:pPr>
              <w:jc w:val="center"/>
              <w:rPr>
                <w:b/>
              </w:rPr>
            </w:pPr>
          </w:p>
          <w:p w:rsidR="003171BA" w:rsidRPr="005545B0" w:rsidRDefault="003171BA" w:rsidP="00D30A36">
            <w:pPr>
              <w:rPr>
                <w:b/>
              </w:rPr>
            </w:pPr>
            <w:r w:rsidRPr="005545B0">
              <w:rPr>
                <w:b/>
                <w:sz w:val="22"/>
                <w:szCs w:val="22"/>
              </w:rPr>
              <w:t xml:space="preserve">     </w:t>
            </w:r>
            <w:r w:rsidRPr="005545B0">
              <w:rPr>
                <w:b/>
                <w:sz w:val="22"/>
                <w:szCs w:val="22"/>
              </w:rPr>
              <w:tab/>
            </w:r>
            <w:r w:rsidRPr="005545B0">
              <w:rPr>
                <w:b/>
                <w:sz w:val="22"/>
                <w:szCs w:val="22"/>
              </w:rPr>
              <w:tab/>
              <w:t>3 , 0 , 6 , 9 , 8 , 7</w:t>
            </w:r>
          </w:p>
          <w:p w:rsidR="003171BA" w:rsidRPr="005545B0" w:rsidRDefault="003171BA" w:rsidP="00D30A36">
            <w:pPr>
              <w:rPr>
                <w:b/>
              </w:rPr>
            </w:pPr>
          </w:p>
          <w:p w:rsidR="003171BA" w:rsidRPr="005545B0" w:rsidRDefault="003171BA" w:rsidP="00D30A36">
            <w:r w:rsidRPr="005545B0">
              <w:rPr>
                <w:b/>
                <w:sz w:val="22"/>
                <w:szCs w:val="22"/>
              </w:rPr>
              <w:t xml:space="preserve">a.  </w:t>
            </w:r>
            <w:r w:rsidRPr="005545B0">
              <w:rPr>
                <w:sz w:val="22"/>
                <w:szCs w:val="22"/>
              </w:rPr>
              <w:t>En küçük altı basamaklı doğal sayı : ……….………</w:t>
            </w:r>
          </w:p>
          <w:p w:rsidR="003171BA" w:rsidRPr="005545B0" w:rsidRDefault="003171BA" w:rsidP="00D30A36">
            <w:pPr>
              <w:rPr>
                <w:b/>
              </w:rPr>
            </w:pPr>
          </w:p>
          <w:p w:rsidR="003171BA" w:rsidRPr="005545B0" w:rsidRDefault="003171BA" w:rsidP="00D30A36">
            <w:r w:rsidRPr="005545B0">
              <w:rPr>
                <w:b/>
                <w:sz w:val="22"/>
                <w:szCs w:val="22"/>
              </w:rPr>
              <w:t xml:space="preserve">b.  </w:t>
            </w:r>
            <w:r w:rsidRPr="005545B0">
              <w:rPr>
                <w:sz w:val="22"/>
                <w:szCs w:val="22"/>
              </w:rPr>
              <w:t>En büyük altı basamaklı doğal sayı:    …..…...……</w:t>
            </w:r>
          </w:p>
          <w:p w:rsidR="003171BA" w:rsidRPr="005545B0" w:rsidRDefault="003171BA" w:rsidP="00D30A36">
            <w:pPr>
              <w:rPr>
                <w:b/>
              </w:rPr>
            </w:pPr>
          </w:p>
          <w:p w:rsidR="003171BA" w:rsidRPr="005545B0" w:rsidRDefault="003171BA" w:rsidP="00D30A36">
            <w:r w:rsidRPr="005545B0">
              <w:rPr>
                <w:b/>
                <w:sz w:val="22"/>
                <w:szCs w:val="22"/>
              </w:rPr>
              <w:t xml:space="preserve">c.  </w:t>
            </w:r>
            <w:r w:rsidRPr="005545B0">
              <w:rPr>
                <w:sz w:val="22"/>
                <w:szCs w:val="22"/>
              </w:rPr>
              <w:t>En küçük altı basamaklı çift doğal sayı: ……………</w:t>
            </w:r>
          </w:p>
          <w:p w:rsidR="003171BA" w:rsidRPr="005545B0" w:rsidRDefault="003171BA" w:rsidP="00D30A36"/>
          <w:p w:rsidR="003171BA" w:rsidRPr="005545B0" w:rsidRDefault="003171BA" w:rsidP="00D30A36">
            <w:r w:rsidRPr="005545B0">
              <w:rPr>
                <w:b/>
                <w:sz w:val="22"/>
                <w:szCs w:val="22"/>
              </w:rPr>
              <w:t xml:space="preserve">d.  </w:t>
            </w:r>
            <w:r w:rsidRPr="005545B0">
              <w:rPr>
                <w:sz w:val="22"/>
                <w:szCs w:val="22"/>
              </w:rPr>
              <w:t>En büyük altı basamaklı tek doğal sayı: ……………</w:t>
            </w:r>
          </w:p>
        </w:tc>
        <w:tc>
          <w:tcPr>
            <w:tcW w:w="4961" w:type="dxa"/>
          </w:tcPr>
          <w:p w:rsidR="003171BA" w:rsidRPr="005545B0" w:rsidRDefault="003171BA" w:rsidP="005545B0">
            <w:pPr>
              <w:pStyle w:val="ListParagraph"/>
              <w:numPr>
                <w:ilvl w:val="0"/>
                <w:numId w:val="1"/>
              </w:numPr>
              <w:ind w:left="318"/>
              <w:rPr>
                <w:b/>
              </w:rPr>
            </w:pPr>
            <w:r w:rsidRPr="005545B0">
              <w:rPr>
                <w:b/>
                <w:sz w:val="22"/>
                <w:szCs w:val="22"/>
              </w:rPr>
              <w:t>Aşağıdaki ifadelerden doğru olanların önüne D, yanlış olanların önüne Y harfi yazınız.</w:t>
            </w:r>
          </w:p>
          <w:p w:rsidR="003171BA" w:rsidRPr="005545B0" w:rsidRDefault="003171BA" w:rsidP="00D30A36">
            <w:pPr>
              <w:rPr>
                <w:b/>
              </w:rPr>
            </w:pPr>
          </w:p>
          <w:p w:rsidR="003171BA" w:rsidRPr="005545B0" w:rsidRDefault="003171BA" w:rsidP="00D30A36">
            <w:r w:rsidRPr="005545B0">
              <w:rPr>
                <w:sz w:val="22"/>
                <w:szCs w:val="22"/>
              </w:rPr>
              <w:t>(……..) Düzgün çokgenlerin kenar uzunlukları ve açıları birbirine eşittir.</w:t>
            </w:r>
            <w:r w:rsidRPr="005545B0">
              <w:rPr>
                <w:sz w:val="22"/>
                <w:szCs w:val="22"/>
              </w:rPr>
              <w:br/>
            </w:r>
          </w:p>
          <w:p w:rsidR="003171BA" w:rsidRPr="005545B0" w:rsidRDefault="003171BA" w:rsidP="00D30A36">
            <w:r w:rsidRPr="005545B0">
              <w:rPr>
                <w:sz w:val="22"/>
                <w:szCs w:val="22"/>
              </w:rPr>
              <w:t>(……..)</w:t>
            </w:r>
            <w:r w:rsidRPr="005545B0">
              <w:rPr>
                <w:sz w:val="22"/>
                <w:szCs w:val="22"/>
              </w:rPr>
              <w:tab/>
              <w:t xml:space="preserve"> Yamuğun karşılıklı kenarları birbirine paraleldir.</w:t>
            </w:r>
            <w:r w:rsidRPr="005545B0">
              <w:rPr>
                <w:sz w:val="22"/>
                <w:szCs w:val="22"/>
              </w:rPr>
              <w:br/>
            </w:r>
          </w:p>
          <w:p w:rsidR="003171BA" w:rsidRPr="005545B0" w:rsidRDefault="003171BA" w:rsidP="00D30A36">
            <w:r w:rsidRPr="005545B0">
              <w:rPr>
                <w:sz w:val="22"/>
                <w:szCs w:val="22"/>
              </w:rPr>
              <w:t>(……..) Eşkenar dörtgenin köşegenlerinin uzunlukları eşittir.</w:t>
            </w:r>
            <w:r w:rsidRPr="005545B0">
              <w:rPr>
                <w:sz w:val="22"/>
                <w:szCs w:val="22"/>
              </w:rPr>
              <w:br/>
            </w:r>
          </w:p>
          <w:p w:rsidR="003171BA" w:rsidRPr="005545B0" w:rsidRDefault="003171BA" w:rsidP="00D30A36">
            <w:r w:rsidRPr="005545B0">
              <w:rPr>
                <w:sz w:val="22"/>
                <w:szCs w:val="22"/>
              </w:rPr>
              <w:t>(……..) Paralelkenarın karşılıklı açıları bir birine eşittir.</w:t>
            </w:r>
            <w:r w:rsidRPr="005545B0">
              <w:rPr>
                <w:sz w:val="22"/>
                <w:szCs w:val="22"/>
              </w:rPr>
              <w:br/>
            </w:r>
          </w:p>
          <w:p w:rsidR="003171BA" w:rsidRPr="005545B0" w:rsidRDefault="003171BA" w:rsidP="00D30A36">
            <w:r w:rsidRPr="005545B0">
              <w:rPr>
                <w:sz w:val="22"/>
                <w:szCs w:val="22"/>
              </w:rPr>
              <w:t>(……..) Karenin köşegenleri birbirini dik olarak keserler ve eşit uzunluktadırlar.</w:t>
            </w:r>
          </w:p>
          <w:p w:rsidR="003171BA" w:rsidRPr="005545B0" w:rsidRDefault="003171BA" w:rsidP="00D30A36">
            <w:pPr>
              <w:rPr>
                <w:b/>
              </w:rPr>
            </w:pPr>
          </w:p>
        </w:tc>
      </w:tr>
      <w:tr w:rsidR="003171BA" w:rsidTr="005545B0">
        <w:tc>
          <w:tcPr>
            <w:tcW w:w="5246" w:type="dxa"/>
          </w:tcPr>
          <w:p w:rsidR="003171BA" w:rsidRPr="005545B0" w:rsidRDefault="003171BA" w:rsidP="005545B0">
            <w:pPr>
              <w:pStyle w:val="ListParagraph"/>
              <w:numPr>
                <w:ilvl w:val="0"/>
                <w:numId w:val="1"/>
              </w:numPr>
              <w:ind w:left="426" w:hanging="426"/>
              <w:jc w:val="both"/>
              <w:rPr>
                <w:b/>
              </w:rPr>
            </w:pPr>
            <w:r w:rsidRPr="005545B0">
              <w:rPr>
                <w:b/>
                <w:sz w:val="22"/>
                <w:szCs w:val="22"/>
              </w:rPr>
              <w:t>Aşağıdaki işlemin sonucu kaç saat, kaç dakikadır?</w:t>
            </w:r>
          </w:p>
          <w:p w:rsidR="003171BA" w:rsidRPr="005545B0" w:rsidRDefault="003171BA" w:rsidP="00D30A36">
            <w:pPr>
              <w:rPr>
                <w:b/>
              </w:rPr>
            </w:pPr>
          </w:p>
          <w:p w:rsidR="003171BA" w:rsidRPr="005545B0" w:rsidRDefault="003171BA" w:rsidP="005545B0">
            <w:pPr>
              <w:jc w:val="center"/>
              <w:rPr>
                <w:b/>
              </w:rPr>
            </w:pPr>
            <w:r w:rsidRPr="005545B0">
              <w:rPr>
                <w:b/>
                <w:sz w:val="22"/>
                <w:szCs w:val="22"/>
              </w:rPr>
              <w:t>4  saat  20  dakika</w:t>
            </w:r>
          </w:p>
          <w:p w:rsidR="003171BA" w:rsidRPr="005545B0" w:rsidRDefault="003171BA" w:rsidP="005545B0">
            <w:pPr>
              <w:jc w:val="center"/>
              <w:rPr>
                <w:b/>
                <w:u w:val="single"/>
              </w:rPr>
            </w:pPr>
            <w:r w:rsidRPr="005545B0">
              <w:rPr>
                <w:b/>
                <w:sz w:val="22"/>
                <w:szCs w:val="22"/>
                <w:u w:val="single"/>
              </w:rPr>
              <w:t>2  saat  50  dakika</w:t>
            </w:r>
          </w:p>
          <w:p w:rsidR="003171BA" w:rsidRPr="005545B0" w:rsidRDefault="003171BA" w:rsidP="005545B0">
            <w:pPr>
              <w:ind w:left="555"/>
              <w:rPr>
                <w:b/>
              </w:rPr>
            </w:pPr>
          </w:p>
          <w:p w:rsidR="003171BA" w:rsidRPr="005545B0" w:rsidRDefault="003171BA" w:rsidP="005545B0">
            <w:pPr>
              <w:ind w:left="555"/>
              <w:rPr>
                <w:b/>
              </w:rPr>
            </w:pPr>
          </w:p>
          <w:p w:rsidR="003171BA" w:rsidRPr="005545B0" w:rsidRDefault="003171BA" w:rsidP="005545B0">
            <w:pPr>
              <w:ind w:left="555"/>
              <w:rPr>
                <w:b/>
              </w:rPr>
            </w:pPr>
          </w:p>
          <w:p w:rsidR="003171BA" w:rsidRPr="005545B0" w:rsidRDefault="003171BA" w:rsidP="005545B0">
            <w:pPr>
              <w:ind w:left="555"/>
              <w:rPr>
                <w:b/>
              </w:rPr>
            </w:pPr>
          </w:p>
        </w:tc>
        <w:tc>
          <w:tcPr>
            <w:tcW w:w="4961" w:type="dxa"/>
          </w:tcPr>
          <w:p w:rsidR="003171BA" w:rsidRPr="005545B0" w:rsidRDefault="003171BA" w:rsidP="005545B0">
            <w:pPr>
              <w:pStyle w:val="ListParagraph"/>
              <w:numPr>
                <w:ilvl w:val="0"/>
                <w:numId w:val="1"/>
              </w:numPr>
              <w:ind w:left="459" w:hanging="425"/>
              <w:rPr>
                <w:b/>
              </w:rPr>
            </w:pPr>
            <w:r w:rsidRPr="005545B0">
              <w:rPr>
                <w:b/>
                <w:sz w:val="22"/>
                <w:szCs w:val="22"/>
              </w:rPr>
              <w:t>Elif her gün 45 dakika yürüyüş yapıyor. Bir haftada kaç saat kaç dakika yürümüş olur?</w:t>
            </w:r>
          </w:p>
        </w:tc>
      </w:tr>
      <w:tr w:rsidR="003171BA" w:rsidTr="005545B0">
        <w:tc>
          <w:tcPr>
            <w:tcW w:w="5246" w:type="dxa"/>
          </w:tcPr>
          <w:p w:rsidR="003171BA" w:rsidRPr="005545B0" w:rsidRDefault="003171BA" w:rsidP="005545B0">
            <w:pPr>
              <w:pStyle w:val="ListParagraph"/>
              <w:numPr>
                <w:ilvl w:val="0"/>
                <w:numId w:val="1"/>
              </w:numPr>
              <w:ind w:left="284"/>
              <w:rPr>
                <w:b/>
              </w:rPr>
            </w:pPr>
            <w:r w:rsidRPr="005545B0">
              <w:rPr>
                <w:sz w:val="22"/>
                <w:szCs w:val="22"/>
              </w:rPr>
              <w:t xml:space="preserve">Bir bahçede toplam </w:t>
            </w:r>
            <w:r w:rsidRPr="005545B0">
              <w:rPr>
                <w:b/>
                <w:sz w:val="22"/>
                <w:szCs w:val="22"/>
              </w:rPr>
              <w:t>28 418</w:t>
            </w:r>
            <w:r w:rsidRPr="005545B0">
              <w:rPr>
                <w:sz w:val="22"/>
                <w:szCs w:val="22"/>
              </w:rPr>
              <w:t xml:space="preserve"> ağaç vardır. Bu ağaçların </w:t>
            </w:r>
            <w:r w:rsidRPr="005545B0">
              <w:rPr>
                <w:b/>
                <w:sz w:val="22"/>
                <w:szCs w:val="22"/>
              </w:rPr>
              <w:t>5684</w:t>
            </w:r>
            <w:r w:rsidRPr="005545B0">
              <w:rPr>
                <w:sz w:val="22"/>
                <w:szCs w:val="22"/>
              </w:rPr>
              <w:t xml:space="preserve"> tanesi elma, </w:t>
            </w:r>
            <w:r w:rsidRPr="005545B0">
              <w:rPr>
                <w:b/>
                <w:sz w:val="22"/>
                <w:szCs w:val="22"/>
              </w:rPr>
              <w:t>6725</w:t>
            </w:r>
            <w:r w:rsidRPr="005545B0">
              <w:rPr>
                <w:sz w:val="22"/>
                <w:szCs w:val="22"/>
              </w:rPr>
              <w:t xml:space="preserve"> tanesi armut,</w:t>
            </w:r>
            <w:r w:rsidRPr="005545B0">
              <w:rPr>
                <w:b/>
                <w:sz w:val="22"/>
                <w:szCs w:val="22"/>
              </w:rPr>
              <w:t>1673</w:t>
            </w:r>
            <w:r w:rsidRPr="005545B0">
              <w:rPr>
                <w:sz w:val="22"/>
                <w:szCs w:val="22"/>
              </w:rPr>
              <w:t xml:space="preserve"> tanesi ayva, geriye kalanlar ise kirazdır. Bu bahçede kaç </w:t>
            </w:r>
            <w:r w:rsidRPr="005545B0">
              <w:rPr>
                <w:sz w:val="22"/>
                <w:szCs w:val="22"/>
                <w:u w:val="single"/>
              </w:rPr>
              <w:t xml:space="preserve">kiraz </w:t>
            </w:r>
            <w:r w:rsidRPr="005545B0">
              <w:rPr>
                <w:sz w:val="22"/>
                <w:szCs w:val="22"/>
              </w:rPr>
              <w:t>ağacı vardır?</w:t>
            </w:r>
          </w:p>
        </w:tc>
        <w:tc>
          <w:tcPr>
            <w:tcW w:w="4961" w:type="dxa"/>
          </w:tcPr>
          <w:p w:rsidR="003171BA" w:rsidRPr="005545B0" w:rsidRDefault="003171BA" w:rsidP="005545B0">
            <w:pPr>
              <w:pStyle w:val="ListParagraph"/>
              <w:numPr>
                <w:ilvl w:val="0"/>
                <w:numId w:val="1"/>
              </w:numPr>
              <w:ind w:left="459" w:hanging="501"/>
              <w:rPr>
                <w:b/>
              </w:rPr>
            </w:pPr>
            <w:r w:rsidRPr="005545B0">
              <w:rPr>
                <w:b/>
                <w:sz w:val="22"/>
                <w:szCs w:val="22"/>
              </w:rPr>
              <w:t xml:space="preserve">Bursa’dan Ankara’ya gitmekte olan bir otobüs 3 saat 45 dakika gittikten sonra 30 dakika mola verdi. Moladan sonra 2 saat 35 dakika daha yol gidince Ankara’ya vardı. Yolculuk ne kadar sürmüştür?   </w:t>
            </w:r>
          </w:p>
          <w:p w:rsidR="003171BA" w:rsidRPr="005545B0" w:rsidRDefault="003171BA" w:rsidP="00D30A36">
            <w:pPr>
              <w:rPr>
                <w:b/>
              </w:rPr>
            </w:pPr>
          </w:p>
          <w:p w:rsidR="003171BA" w:rsidRPr="005545B0" w:rsidRDefault="003171BA" w:rsidP="00D30A36">
            <w:pPr>
              <w:rPr>
                <w:b/>
              </w:rPr>
            </w:pPr>
          </w:p>
          <w:p w:rsidR="003171BA" w:rsidRPr="005545B0" w:rsidRDefault="003171BA" w:rsidP="00D30A36">
            <w:pPr>
              <w:rPr>
                <w:b/>
              </w:rPr>
            </w:pPr>
          </w:p>
        </w:tc>
      </w:tr>
      <w:tr w:rsidR="003171BA" w:rsidTr="005545B0">
        <w:tc>
          <w:tcPr>
            <w:tcW w:w="5246" w:type="dxa"/>
          </w:tcPr>
          <w:p w:rsidR="003171BA" w:rsidRPr="005545B0" w:rsidRDefault="003171BA" w:rsidP="005545B0">
            <w:pPr>
              <w:pStyle w:val="ListParagraph"/>
              <w:numPr>
                <w:ilvl w:val="0"/>
                <w:numId w:val="1"/>
              </w:numPr>
              <w:ind w:left="426" w:hanging="426"/>
              <w:rPr>
                <w:b/>
              </w:rPr>
            </w:pPr>
            <w:r w:rsidRPr="005545B0">
              <w:rPr>
                <w:b/>
                <w:sz w:val="22"/>
                <w:szCs w:val="22"/>
              </w:rPr>
              <w:t>3 Mayıs 1978 tarihinde doğan Ertan 15 Temmuz 2007 kaç yıl, kaç ay, kaç günlük olur?</w:t>
            </w:r>
          </w:p>
          <w:p w:rsidR="003171BA" w:rsidRPr="005545B0" w:rsidRDefault="003171BA" w:rsidP="005545B0">
            <w:pPr>
              <w:pStyle w:val="ListParagraph"/>
              <w:ind w:left="426"/>
              <w:rPr>
                <w:b/>
              </w:rPr>
            </w:pPr>
          </w:p>
          <w:p w:rsidR="003171BA" w:rsidRPr="005545B0" w:rsidRDefault="003171BA" w:rsidP="00D30A36">
            <w:pPr>
              <w:rPr>
                <w:b/>
              </w:rPr>
            </w:pPr>
          </w:p>
          <w:p w:rsidR="003171BA" w:rsidRPr="005545B0" w:rsidRDefault="003171BA" w:rsidP="00D30A36">
            <w:pPr>
              <w:rPr>
                <w:b/>
              </w:rPr>
            </w:pPr>
          </w:p>
          <w:p w:rsidR="003171BA" w:rsidRPr="005545B0" w:rsidRDefault="003171BA" w:rsidP="00D30A36">
            <w:pPr>
              <w:rPr>
                <w:b/>
              </w:rPr>
            </w:pPr>
          </w:p>
          <w:p w:rsidR="003171BA" w:rsidRPr="005545B0" w:rsidRDefault="003171BA" w:rsidP="00D30A36">
            <w:pPr>
              <w:rPr>
                <w:b/>
              </w:rPr>
            </w:pPr>
          </w:p>
        </w:tc>
        <w:tc>
          <w:tcPr>
            <w:tcW w:w="4961" w:type="dxa"/>
          </w:tcPr>
          <w:p w:rsidR="003171BA" w:rsidRPr="005545B0" w:rsidRDefault="003171BA" w:rsidP="005545B0">
            <w:pPr>
              <w:pStyle w:val="ListParagraph"/>
              <w:numPr>
                <w:ilvl w:val="0"/>
                <w:numId w:val="1"/>
              </w:numPr>
              <w:ind w:left="459" w:hanging="501"/>
              <w:rPr>
                <w:b/>
              </w:rPr>
            </w:pPr>
            <w:r w:rsidRPr="005545B0">
              <w:rPr>
                <w:b/>
                <w:sz w:val="22"/>
                <w:szCs w:val="22"/>
              </w:rPr>
              <w:t xml:space="preserve">Akşam saat 19: </w:t>
            </w:r>
            <w:smartTag w:uri="urn:schemas-microsoft-com:office:smarttags" w:element="metricconverter">
              <w:smartTagPr>
                <w:attr w:name="ProductID" w:val="10’"/>
              </w:smartTagPr>
              <w:r w:rsidRPr="005545B0">
                <w:rPr>
                  <w:b/>
                  <w:sz w:val="22"/>
                  <w:szCs w:val="22"/>
                </w:rPr>
                <w:t>10’</w:t>
              </w:r>
            </w:smartTag>
            <w:r w:rsidRPr="005545B0">
              <w:rPr>
                <w:b/>
                <w:sz w:val="22"/>
                <w:szCs w:val="22"/>
              </w:rPr>
              <w:t xml:space="preserve"> da uyuyan bir bebek, sabah saat 06: </w:t>
            </w:r>
            <w:smartTag w:uri="urn:schemas-microsoft-com:office:smarttags" w:element="metricconverter">
              <w:smartTagPr>
                <w:attr w:name="ProductID" w:val="30’"/>
              </w:smartTagPr>
              <w:r w:rsidRPr="005545B0">
                <w:rPr>
                  <w:b/>
                  <w:sz w:val="22"/>
                  <w:szCs w:val="22"/>
                </w:rPr>
                <w:t>30’</w:t>
              </w:r>
            </w:smartTag>
            <w:r w:rsidRPr="005545B0">
              <w:rPr>
                <w:b/>
                <w:sz w:val="22"/>
                <w:szCs w:val="22"/>
              </w:rPr>
              <w:t xml:space="preserve"> da uyandı. Bu bebek ne kadar uyumuştur?</w:t>
            </w:r>
          </w:p>
          <w:p w:rsidR="003171BA" w:rsidRPr="005545B0" w:rsidRDefault="003171BA" w:rsidP="00D30A36">
            <w:pPr>
              <w:rPr>
                <w:b/>
              </w:rPr>
            </w:pPr>
          </w:p>
          <w:p w:rsidR="003171BA" w:rsidRPr="005545B0" w:rsidRDefault="003171BA" w:rsidP="00D30A36">
            <w:pPr>
              <w:rPr>
                <w:b/>
              </w:rPr>
            </w:pPr>
          </w:p>
          <w:p w:rsidR="003171BA" w:rsidRPr="005545B0" w:rsidRDefault="003171BA" w:rsidP="00D30A36">
            <w:pPr>
              <w:rPr>
                <w:b/>
              </w:rPr>
            </w:pPr>
          </w:p>
          <w:p w:rsidR="003171BA" w:rsidRPr="005545B0" w:rsidRDefault="003171BA" w:rsidP="00D30A36">
            <w:pPr>
              <w:rPr>
                <w:b/>
              </w:rPr>
            </w:pPr>
          </w:p>
        </w:tc>
      </w:tr>
      <w:tr w:rsidR="003171BA" w:rsidTr="005545B0">
        <w:tc>
          <w:tcPr>
            <w:tcW w:w="5246" w:type="dxa"/>
          </w:tcPr>
          <w:p w:rsidR="003171BA" w:rsidRPr="005545B0" w:rsidRDefault="003171BA" w:rsidP="005545B0">
            <w:pPr>
              <w:pStyle w:val="ListParagraph"/>
              <w:numPr>
                <w:ilvl w:val="0"/>
                <w:numId w:val="1"/>
              </w:numPr>
              <w:ind w:left="426" w:hanging="426"/>
            </w:pPr>
            <w:r w:rsidRPr="005545B0">
              <w:rPr>
                <w:sz w:val="22"/>
                <w:szCs w:val="22"/>
              </w:rPr>
              <w:t>Yedi basamaklı bir doğal sayının milyonlar basamağında:7,onbinler basamağında 2, binler basamağında:4, yüzler basamağında:3, birler basamağında:9 olan sayıyı yazınız.</w:t>
            </w:r>
          </w:p>
          <w:p w:rsidR="003171BA" w:rsidRPr="005545B0" w:rsidRDefault="003171BA" w:rsidP="00D30A36">
            <w:pPr>
              <w:rPr>
                <w:b/>
              </w:rPr>
            </w:pPr>
          </w:p>
          <w:p w:rsidR="003171BA" w:rsidRPr="005545B0" w:rsidRDefault="003171BA" w:rsidP="00D30A36">
            <w:pPr>
              <w:rPr>
                <w:b/>
              </w:rPr>
            </w:pPr>
          </w:p>
          <w:p w:rsidR="003171BA" w:rsidRPr="005545B0" w:rsidRDefault="003171BA" w:rsidP="00D30A36">
            <w:pPr>
              <w:rPr>
                <w:b/>
              </w:rPr>
            </w:pPr>
          </w:p>
          <w:p w:rsidR="003171BA" w:rsidRPr="005545B0" w:rsidRDefault="003171BA" w:rsidP="00D30A36">
            <w:pPr>
              <w:rPr>
                <w:b/>
              </w:rPr>
            </w:pPr>
          </w:p>
        </w:tc>
        <w:tc>
          <w:tcPr>
            <w:tcW w:w="4961" w:type="dxa"/>
          </w:tcPr>
          <w:p w:rsidR="003171BA" w:rsidRPr="005545B0" w:rsidRDefault="003171BA" w:rsidP="005545B0">
            <w:pPr>
              <w:pStyle w:val="ListParagraph"/>
              <w:numPr>
                <w:ilvl w:val="0"/>
                <w:numId w:val="1"/>
              </w:numPr>
              <w:tabs>
                <w:tab w:val="left" w:pos="3885"/>
              </w:tabs>
              <w:ind w:left="459" w:hanging="501"/>
            </w:pPr>
            <w:r w:rsidRPr="005545B0">
              <w:rPr>
                <w:sz w:val="22"/>
                <w:szCs w:val="22"/>
              </w:rPr>
              <w:t>Karanfil sitesine 8 katlı 29 bina inşa edilecek. Her katta 4 daire olacağına göre bu site kaç daireden oluşacaktır?</w:t>
            </w:r>
          </w:p>
          <w:p w:rsidR="003171BA" w:rsidRPr="005545B0" w:rsidRDefault="003171BA" w:rsidP="00D30A36"/>
          <w:p w:rsidR="003171BA" w:rsidRPr="005545B0" w:rsidRDefault="003171BA" w:rsidP="00D30A36"/>
          <w:p w:rsidR="003171BA" w:rsidRPr="005545B0" w:rsidRDefault="003171BA" w:rsidP="00D30A36"/>
        </w:tc>
      </w:tr>
      <w:tr w:rsidR="003171BA" w:rsidTr="005545B0">
        <w:tc>
          <w:tcPr>
            <w:tcW w:w="5246" w:type="dxa"/>
          </w:tcPr>
          <w:p w:rsidR="003171BA" w:rsidRPr="005545B0" w:rsidRDefault="003171BA" w:rsidP="005545B0">
            <w:pPr>
              <w:pStyle w:val="ListParagraph"/>
              <w:numPr>
                <w:ilvl w:val="0"/>
                <w:numId w:val="1"/>
              </w:numPr>
              <w:tabs>
                <w:tab w:val="left" w:pos="3885"/>
              </w:tabs>
              <w:ind w:left="426" w:hanging="502"/>
            </w:pPr>
            <w:r w:rsidRPr="005545B0">
              <w:rPr>
                <w:sz w:val="22"/>
                <w:szCs w:val="22"/>
              </w:rPr>
              <w:t xml:space="preserve">13, 15 ,19, 25, ………………… Kurallı örüntüsünde bundan sonra gelecek beş(5)sayıyı yazınız. </w:t>
            </w:r>
          </w:p>
          <w:p w:rsidR="003171BA" w:rsidRPr="005545B0" w:rsidRDefault="003171BA" w:rsidP="00D30A36">
            <w:pPr>
              <w:rPr>
                <w:b/>
              </w:rPr>
            </w:pPr>
          </w:p>
          <w:p w:rsidR="003171BA" w:rsidRPr="005545B0" w:rsidRDefault="003171BA" w:rsidP="005545B0">
            <w:pPr>
              <w:tabs>
                <w:tab w:val="left" w:pos="3885"/>
              </w:tabs>
            </w:pPr>
            <w:r w:rsidRPr="005545B0">
              <w:rPr>
                <w:b/>
                <w:sz w:val="22"/>
                <w:szCs w:val="22"/>
              </w:rPr>
              <w:t xml:space="preserve">    ………    ………     ………     ………     ………</w:t>
            </w:r>
          </w:p>
          <w:p w:rsidR="003171BA" w:rsidRPr="005545B0" w:rsidRDefault="003171BA" w:rsidP="005545B0">
            <w:pPr>
              <w:tabs>
                <w:tab w:val="left" w:pos="3885"/>
              </w:tabs>
            </w:pPr>
          </w:p>
        </w:tc>
        <w:tc>
          <w:tcPr>
            <w:tcW w:w="4961" w:type="dxa"/>
          </w:tcPr>
          <w:p w:rsidR="003171BA" w:rsidRPr="005545B0" w:rsidRDefault="003171BA" w:rsidP="005545B0">
            <w:pPr>
              <w:pStyle w:val="ListParagraph"/>
              <w:numPr>
                <w:ilvl w:val="0"/>
                <w:numId w:val="1"/>
              </w:numPr>
              <w:ind w:left="601" w:hanging="567"/>
            </w:pPr>
            <w:r w:rsidRPr="005545B0">
              <w:rPr>
                <w:sz w:val="22"/>
                <w:szCs w:val="22"/>
              </w:rPr>
              <w:t>5, 12, 8, 15, 11, 18, ? Kurallı örüntüsünde bundan sonra gelecek sayıyı yazınız.</w:t>
            </w:r>
          </w:p>
        </w:tc>
      </w:tr>
    </w:tbl>
    <w:p w:rsidR="003171BA" w:rsidRDefault="003171BA" w:rsidP="00D13236"/>
    <w:p w:rsidR="003171BA" w:rsidRPr="00200D74" w:rsidRDefault="003171BA" w:rsidP="00D13236"/>
    <w:tbl>
      <w:tblPr>
        <w:tblpPr w:leftFromText="141" w:rightFromText="141" w:vertAnchor="text" w:horzAnchor="margin" w:tblpXSpec="right" w:tblpY="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851"/>
        <w:gridCol w:w="709"/>
        <w:gridCol w:w="708"/>
      </w:tblGrid>
      <w:tr w:rsidR="003171BA" w:rsidRPr="00920D78" w:rsidTr="00D30A36">
        <w:trPr>
          <w:trHeight w:val="422"/>
        </w:trPr>
        <w:tc>
          <w:tcPr>
            <w:tcW w:w="675" w:type="dxa"/>
            <w:vAlign w:val="center"/>
          </w:tcPr>
          <w:p w:rsidR="003171BA" w:rsidRPr="00920D78" w:rsidRDefault="003171BA" w:rsidP="00D30A36">
            <w:pPr>
              <w:jc w:val="center"/>
              <w:rPr>
                <w:b/>
              </w:rPr>
            </w:pPr>
            <w:r w:rsidRPr="00920D78">
              <w:rPr>
                <w:b/>
              </w:rPr>
              <w:t>2</w:t>
            </w:r>
          </w:p>
        </w:tc>
        <w:tc>
          <w:tcPr>
            <w:tcW w:w="851" w:type="dxa"/>
            <w:vAlign w:val="center"/>
          </w:tcPr>
          <w:p w:rsidR="003171BA" w:rsidRPr="00920D78" w:rsidRDefault="003171BA" w:rsidP="00D30A36">
            <w:pPr>
              <w:jc w:val="center"/>
              <w:rPr>
                <w:b/>
              </w:rPr>
            </w:pPr>
            <w:r w:rsidRPr="00920D78">
              <w:rPr>
                <w:b/>
              </w:rPr>
              <w:t>8</w:t>
            </w:r>
          </w:p>
        </w:tc>
        <w:tc>
          <w:tcPr>
            <w:tcW w:w="709" w:type="dxa"/>
            <w:vAlign w:val="center"/>
          </w:tcPr>
          <w:p w:rsidR="003171BA" w:rsidRPr="00920D78" w:rsidRDefault="003171BA" w:rsidP="00D30A36">
            <w:pPr>
              <w:jc w:val="center"/>
              <w:rPr>
                <w:b/>
              </w:rPr>
            </w:pPr>
            <w:r w:rsidRPr="00920D78">
              <w:rPr>
                <w:b/>
              </w:rPr>
              <w:t>32</w:t>
            </w:r>
          </w:p>
        </w:tc>
        <w:tc>
          <w:tcPr>
            <w:tcW w:w="708" w:type="dxa"/>
            <w:vAlign w:val="center"/>
          </w:tcPr>
          <w:p w:rsidR="003171BA" w:rsidRPr="00920D78" w:rsidRDefault="003171BA" w:rsidP="00D30A36">
            <w:pPr>
              <w:jc w:val="center"/>
              <w:rPr>
                <w:b/>
              </w:rPr>
            </w:pPr>
          </w:p>
        </w:tc>
      </w:tr>
      <w:tr w:rsidR="003171BA" w:rsidRPr="00920D78" w:rsidTr="00D30A36">
        <w:trPr>
          <w:trHeight w:val="400"/>
        </w:trPr>
        <w:tc>
          <w:tcPr>
            <w:tcW w:w="675" w:type="dxa"/>
            <w:vAlign w:val="center"/>
          </w:tcPr>
          <w:p w:rsidR="003171BA" w:rsidRPr="00920D78" w:rsidRDefault="003171BA" w:rsidP="00D30A36">
            <w:pPr>
              <w:jc w:val="center"/>
              <w:rPr>
                <w:b/>
              </w:rPr>
            </w:pPr>
            <w:r w:rsidRPr="00920D78">
              <w:rPr>
                <w:b/>
              </w:rPr>
              <w:t>10</w:t>
            </w:r>
          </w:p>
        </w:tc>
        <w:tc>
          <w:tcPr>
            <w:tcW w:w="851" w:type="dxa"/>
            <w:vAlign w:val="center"/>
          </w:tcPr>
          <w:p w:rsidR="003171BA" w:rsidRPr="00920D78" w:rsidRDefault="003171BA" w:rsidP="00D30A36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3171BA" w:rsidRPr="00920D78" w:rsidRDefault="003171BA" w:rsidP="00D30A36">
            <w:pPr>
              <w:jc w:val="center"/>
              <w:rPr>
                <w:b/>
              </w:rPr>
            </w:pPr>
            <w:r w:rsidRPr="00920D78">
              <w:rPr>
                <w:b/>
              </w:rPr>
              <w:t>160</w:t>
            </w:r>
          </w:p>
        </w:tc>
        <w:tc>
          <w:tcPr>
            <w:tcW w:w="708" w:type="dxa"/>
            <w:vAlign w:val="center"/>
          </w:tcPr>
          <w:p w:rsidR="003171BA" w:rsidRPr="00920D78" w:rsidRDefault="003171BA" w:rsidP="00D30A36">
            <w:pPr>
              <w:jc w:val="center"/>
              <w:rPr>
                <w:b/>
              </w:rPr>
            </w:pPr>
          </w:p>
        </w:tc>
      </w:tr>
      <w:tr w:rsidR="003171BA" w:rsidRPr="00920D78" w:rsidTr="00D30A36">
        <w:trPr>
          <w:trHeight w:val="420"/>
        </w:trPr>
        <w:tc>
          <w:tcPr>
            <w:tcW w:w="675" w:type="dxa"/>
            <w:vAlign w:val="center"/>
          </w:tcPr>
          <w:p w:rsidR="003171BA" w:rsidRPr="00920D78" w:rsidRDefault="003171BA" w:rsidP="00D30A36">
            <w:pPr>
              <w:jc w:val="center"/>
              <w:rPr>
                <w:b/>
              </w:rPr>
            </w:pPr>
            <w:r w:rsidRPr="00920D78">
              <w:rPr>
                <w:b/>
              </w:rPr>
              <w:t>50</w:t>
            </w:r>
          </w:p>
        </w:tc>
        <w:tc>
          <w:tcPr>
            <w:tcW w:w="851" w:type="dxa"/>
            <w:vAlign w:val="center"/>
          </w:tcPr>
          <w:p w:rsidR="003171BA" w:rsidRPr="00920D78" w:rsidRDefault="003171BA" w:rsidP="00D30A36">
            <w:pPr>
              <w:jc w:val="center"/>
              <w:rPr>
                <w:b/>
              </w:rPr>
            </w:pPr>
            <w:r w:rsidRPr="00920D78">
              <w:rPr>
                <w:b/>
              </w:rPr>
              <w:t>200</w:t>
            </w:r>
          </w:p>
        </w:tc>
        <w:tc>
          <w:tcPr>
            <w:tcW w:w="709" w:type="dxa"/>
            <w:vAlign w:val="center"/>
          </w:tcPr>
          <w:p w:rsidR="003171BA" w:rsidRPr="00920D78" w:rsidRDefault="003171BA" w:rsidP="00D30A36">
            <w:pPr>
              <w:jc w:val="center"/>
              <w:rPr>
                <w:b/>
              </w:rPr>
            </w:pPr>
            <w:r w:rsidRPr="00920D78">
              <w:rPr>
                <w:b/>
              </w:rPr>
              <w:t>800</w:t>
            </w:r>
          </w:p>
        </w:tc>
        <w:tc>
          <w:tcPr>
            <w:tcW w:w="708" w:type="dxa"/>
            <w:vAlign w:val="center"/>
          </w:tcPr>
          <w:p w:rsidR="003171BA" w:rsidRPr="00920D78" w:rsidRDefault="003171BA" w:rsidP="00D30A36">
            <w:pPr>
              <w:jc w:val="center"/>
              <w:rPr>
                <w:b/>
              </w:rPr>
            </w:pPr>
          </w:p>
        </w:tc>
      </w:tr>
      <w:tr w:rsidR="003171BA" w:rsidRPr="00920D78" w:rsidTr="00D30A36">
        <w:trPr>
          <w:trHeight w:val="413"/>
        </w:trPr>
        <w:tc>
          <w:tcPr>
            <w:tcW w:w="675" w:type="dxa"/>
            <w:vAlign w:val="center"/>
          </w:tcPr>
          <w:p w:rsidR="003171BA" w:rsidRPr="00920D78" w:rsidRDefault="003171BA" w:rsidP="00D30A36">
            <w:pPr>
              <w:jc w:val="center"/>
              <w:rPr>
                <w:b/>
              </w:rPr>
            </w:pPr>
            <w:r w:rsidRPr="00920D78">
              <w:rPr>
                <w:b/>
              </w:rPr>
              <w:t>250</w:t>
            </w:r>
          </w:p>
        </w:tc>
        <w:tc>
          <w:tcPr>
            <w:tcW w:w="851" w:type="dxa"/>
            <w:vAlign w:val="center"/>
          </w:tcPr>
          <w:p w:rsidR="003171BA" w:rsidRPr="00920D78" w:rsidRDefault="003171BA" w:rsidP="00D30A36">
            <w:pPr>
              <w:jc w:val="center"/>
              <w:rPr>
                <w:b/>
              </w:rPr>
            </w:pPr>
            <w:r w:rsidRPr="00920D78">
              <w:rPr>
                <w:b/>
              </w:rPr>
              <w:t>1 000</w:t>
            </w:r>
          </w:p>
        </w:tc>
        <w:tc>
          <w:tcPr>
            <w:tcW w:w="709" w:type="dxa"/>
            <w:vAlign w:val="center"/>
          </w:tcPr>
          <w:p w:rsidR="003171BA" w:rsidRPr="00920D78" w:rsidRDefault="003171BA" w:rsidP="00D30A36">
            <w:pPr>
              <w:jc w:val="center"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3171BA" w:rsidRPr="00920D78" w:rsidRDefault="003171BA" w:rsidP="00D30A36">
            <w:pPr>
              <w:jc w:val="center"/>
              <w:rPr>
                <w:b/>
              </w:rPr>
            </w:pPr>
          </w:p>
        </w:tc>
      </w:tr>
    </w:tbl>
    <w:p w:rsidR="003171BA" w:rsidRPr="00200D74" w:rsidRDefault="003171BA" w:rsidP="00D13236"/>
    <w:p w:rsidR="003171BA" w:rsidRPr="00B36315" w:rsidRDefault="003171BA" w:rsidP="00D13236">
      <w:pPr>
        <w:pStyle w:val="ListParagraph"/>
        <w:numPr>
          <w:ilvl w:val="0"/>
          <w:numId w:val="1"/>
        </w:numPr>
        <w:ind w:left="567" w:hanging="567"/>
        <w:rPr>
          <w:b/>
        </w:rPr>
      </w:pPr>
      <w:r w:rsidRPr="00B36315">
        <w:rPr>
          <w:b/>
        </w:rPr>
        <w:t xml:space="preserve">Yandaki tabloda sayılar soldan sağa ve yukarıdan  </w:t>
      </w:r>
    </w:p>
    <w:p w:rsidR="003171BA" w:rsidRPr="00200D74" w:rsidRDefault="003171BA" w:rsidP="00D13236">
      <w:pPr>
        <w:rPr>
          <w:b/>
        </w:rPr>
      </w:pPr>
      <w:r>
        <w:rPr>
          <w:noProof/>
        </w:rPr>
        <w:pict>
          <v:line id="_x0000_s1026" style="position:absolute;z-index:251646464" from="270pt,9.05pt" to="320.85pt,9.05pt">
            <v:stroke endarrow="block"/>
          </v:line>
        </w:pict>
      </w:r>
      <w:r>
        <w:rPr>
          <w:b/>
        </w:rPr>
        <w:t xml:space="preserve">     </w:t>
      </w:r>
      <w:r w:rsidRPr="00200D74">
        <w:rPr>
          <w:b/>
        </w:rPr>
        <w:t xml:space="preserve">aşağıya doğru bir örüntüye göre yazılmıştır. </w:t>
      </w:r>
    </w:p>
    <w:p w:rsidR="003171BA" w:rsidRPr="00200D74" w:rsidRDefault="003171BA" w:rsidP="00D13236">
      <w:pPr>
        <w:rPr>
          <w:b/>
        </w:rPr>
      </w:pPr>
      <w:r>
        <w:rPr>
          <w:b/>
        </w:rPr>
        <w:t xml:space="preserve">     </w:t>
      </w:r>
      <w:r w:rsidRPr="00200D74">
        <w:rPr>
          <w:b/>
        </w:rPr>
        <w:t>Örüntüyü bulup tabloyu tamamlayınız</w:t>
      </w:r>
      <w:r>
        <w:rPr>
          <w:b/>
        </w:rPr>
        <w:t>.</w:t>
      </w:r>
    </w:p>
    <w:p w:rsidR="003171BA" w:rsidRDefault="003171BA" w:rsidP="00D13236">
      <w:pPr>
        <w:rPr>
          <w:b/>
        </w:rPr>
      </w:pPr>
    </w:p>
    <w:p w:rsidR="003171BA" w:rsidRDefault="003171BA" w:rsidP="00D13236">
      <w:pPr>
        <w:rPr>
          <w:b/>
        </w:rPr>
      </w:pPr>
    </w:p>
    <w:p w:rsidR="003171BA" w:rsidRDefault="003171BA" w:rsidP="00D13236">
      <w:pPr>
        <w:rPr>
          <w:b/>
        </w:rPr>
      </w:pPr>
    </w:p>
    <w:p w:rsidR="003171BA" w:rsidRDefault="003171BA" w:rsidP="00D13236">
      <w:pPr>
        <w:rPr>
          <w:b/>
        </w:rPr>
      </w:pPr>
    </w:p>
    <w:p w:rsidR="003171BA" w:rsidRPr="00B36315" w:rsidRDefault="003171BA" w:rsidP="00D13236">
      <w:pPr>
        <w:pStyle w:val="ListParagraph"/>
        <w:numPr>
          <w:ilvl w:val="0"/>
          <w:numId w:val="1"/>
        </w:numPr>
        <w:ind w:left="567" w:hanging="567"/>
        <w:rPr>
          <w:b/>
        </w:rPr>
      </w:pPr>
      <w:r w:rsidRPr="00B36315">
        <w:rPr>
          <w:b/>
        </w:rPr>
        <w:t>Aşağıdaki çokgenlerin adlarını altlarına yazınız.</w:t>
      </w:r>
    </w:p>
    <w:p w:rsidR="003171BA" w:rsidRPr="00200D74" w:rsidRDefault="003171BA" w:rsidP="00D13236">
      <w:pPr>
        <w:rPr>
          <w:b/>
        </w:rPr>
      </w:pPr>
    </w:p>
    <w:p w:rsidR="003171BA" w:rsidRPr="00200D74" w:rsidRDefault="003171BA" w:rsidP="00D13236">
      <w:r>
        <w:rPr>
          <w:noProof/>
        </w:rPr>
        <w:pict>
          <v:rect id="_x0000_s1027" style="position:absolute;margin-left:397.5pt;margin-top:3.5pt;width:54pt;height:54.05pt;z-index:251647488"/>
        </w:pict>
      </w:r>
      <w:r>
        <w:rPr>
          <w:noProof/>
        </w:rPr>
        <w:pict>
          <v:rect id="_x0000_s1028" style="position:absolute;margin-left:270.6pt;margin-top:-10.1pt;width:44.95pt;height:90pt;rotation:90;z-index:251648512"/>
        </w:pict>
      </w:r>
      <w:r>
        <w:rPr>
          <w:noProof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29" type="#_x0000_t56" style="position:absolute;margin-left:134.25pt;margin-top:3.5pt;width:54pt;height:53.95pt;z-index:251649536"/>
        </w:pict>
      </w:r>
    </w:p>
    <w:p w:rsidR="003171BA" w:rsidRPr="00200D74" w:rsidRDefault="003171BA" w:rsidP="00D13236">
      <w:r>
        <w:rPr>
          <w:noProof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30" type="#_x0000_t8" style="position:absolute;margin-left:-2.25pt;margin-top:7.6pt;width:63.05pt;height:27pt;z-index:251650560"/>
        </w:pict>
      </w:r>
    </w:p>
    <w:p w:rsidR="003171BA" w:rsidRPr="00200D74" w:rsidRDefault="003171BA" w:rsidP="00D13236"/>
    <w:p w:rsidR="003171BA" w:rsidRPr="00200D74" w:rsidRDefault="003171BA" w:rsidP="00D13236"/>
    <w:p w:rsidR="003171BA" w:rsidRDefault="003171BA" w:rsidP="00D13236"/>
    <w:p w:rsidR="003171BA" w:rsidRDefault="003171BA" w:rsidP="00D13236">
      <w:r w:rsidRPr="00200D74">
        <w:t>……</w:t>
      </w:r>
      <w:r>
        <w:t xml:space="preserve">………….              </w:t>
      </w:r>
      <w:r w:rsidRPr="00200D74">
        <w:t xml:space="preserve"> ……</w:t>
      </w:r>
      <w:r>
        <w:t>……………</w:t>
      </w:r>
      <w:r w:rsidRPr="00200D74">
        <w:t xml:space="preserve">               ………………</w:t>
      </w:r>
      <w:r>
        <w:t xml:space="preserve">…..                 </w:t>
      </w:r>
      <w:r w:rsidRPr="00200D74">
        <w:t>……</w:t>
      </w:r>
      <w:r>
        <w:t>……………</w:t>
      </w:r>
    </w:p>
    <w:p w:rsidR="003171BA" w:rsidRDefault="003171BA" w:rsidP="00D13236"/>
    <w:p w:rsidR="003171BA" w:rsidRDefault="003171BA" w:rsidP="00D13236">
      <w:r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31" type="#_x0000_t9" style="position:absolute;margin-left:261pt;margin-top:4.8pt;width:1in;height:63pt;z-index:251651584"/>
        </w:pict>
      </w:r>
      <w:r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2" type="#_x0000_t4" style="position:absolute;margin-left:17.65pt;margin-top:2.45pt;width:66.65pt;height:80.95pt;rotation:3358580fd;z-index:251652608"/>
        </w:pict>
      </w:r>
    </w:p>
    <w:p w:rsidR="003171BA" w:rsidRPr="00200D74" w:rsidRDefault="003171BA" w:rsidP="00D13236">
      <w:r>
        <w:rPr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33" type="#_x0000_t7" style="position:absolute;margin-left:369pt;margin-top:-.05pt;width:135pt;height:44.95pt;z-index:251653632"/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4" type="#_x0000_t5" style="position:absolute;margin-left:138pt;margin-top:-.05pt;width:63pt;height:54.05pt;z-index:251654656"/>
        </w:pict>
      </w:r>
    </w:p>
    <w:p w:rsidR="003171BA" w:rsidRPr="00200D74" w:rsidRDefault="003171BA" w:rsidP="00D13236"/>
    <w:p w:rsidR="003171BA" w:rsidRPr="00200D74" w:rsidRDefault="003171BA" w:rsidP="00D13236"/>
    <w:p w:rsidR="003171BA" w:rsidRPr="00200D74" w:rsidRDefault="003171BA" w:rsidP="00D13236"/>
    <w:p w:rsidR="003171BA" w:rsidRPr="00200D74" w:rsidRDefault="003171BA" w:rsidP="00D13236">
      <w:r>
        <w:t xml:space="preserve">    </w:t>
      </w:r>
    </w:p>
    <w:p w:rsidR="003171BA" w:rsidRPr="00105104" w:rsidRDefault="003171BA" w:rsidP="00D13236">
      <w:r>
        <w:t>……………………          …………………….         ……………………..        ……………………</w:t>
      </w:r>
    </w:p>
    <w:p w:rsidR="003171BA" w:rsidRDefault="003171BA" w:rsidP="00D13236">
      <w:pPr>
        <w:jc w:val="center"/>
        <w:rPr>
          <w:b/>
        </w:rPr>
      </w:pPr>
    </w:p>
    <w:p w:rsidR="003171BA" w:rsidRDefault="003171BA" w:rsidP="00D13236">
      <w:pPr>
        <w:rPr>
          <w:b/>
        </w:rPr>
      </w:pPr>
    </w:p>
    <w:p w:rsidR="003171BA" w:rsidRDefault="003171BA" w:rsidP="00D13236">
      <w:pPr>
        <w:rPr>
          <w:b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377.25pt;margin-top:12pt;width:49.8pt;height:63pt;z-index:251668992" o:connectortype="straight"/>
        </w:pict>
      </w:r>
      <w:r>
        <w:rPr>
          <w:noProof/>
        </w:rPr>
        <w:pict>
          <v:line id="_x0000_s1036" style="position:absolute;z-index:251655680" from="377.25pt,12pt" to="413.25pt,75pt"/>
        </w:pict>
      </w:r>
      <w:r>
        <w:rPr>
          <w:noProof/>
        </w:rPr>
        <w:pict>
          <v:shape id="_x0000_s1037" type="#_x0000_t7" style="position:absolute;margin-left:333pt;margin-top:12pt;width:171pt;height:63.05pt;z-index:251656704"/>
        </w:pict>
      </w:r>
      <w:r>
        <w:rPr>
          <w:noProof/>
        </w:rPr>
        <w:pict>
          <v:line id="_x0000_s1038" style="position:absolute;z-index:251657728" from="54pt,12pt" to="54pt,12pt"/>
        </w:pict>
      </w:r>
      <w:r>
        <w:rPr>
          <w:noProof/>
        </w:rPr>
        <w:pict>
          <v:line id="_x0000_s1039" style="position:absolute;z-index:251658752" from="54pt,12pt" to="54pt,12pt"/>
        </w:pict>
      </w:r>
    </w:p>
    <w:p w:rsidR="003171BA" w:rsidRPr="00B36315" w:rsidRDefault="003171BA" w:rsidP="00D13236">
      <w:pPr>
        <w:pStyle w:val="ListParagraph"/>
        <w:numPr>
          <w:ilvl w:val="0"/>
          <w:numId w:val="1"/>
        </w:numPr>
        <w:ind w:left="426" w:hanging="426"/>
        <w:rPr>
          <w:b/>
          <w:sz w:val="22"/>
          <w:szCs w:val="22"/>
        </w:rPr>
      </w:pPr>
      <w:r w:rsidRPr="00B36315">
        <w:rPr>
          <w:b/>
        </w:rPr>
        <w:t>Yandaki şekilde ABC bir eşkenar üçgen ABYZ bir paralelkenardır.</w:t>
      </w:r>
      <w:r w:rsidRPr="00B36315">
        <w:rPr>
          <w:b/>
        </w:rPr>
        <w:br/>
        <w:t>Buna göre ACY açısının ölçüsü kaç derecedir?</w:t>
      </w:r>
    </w:p>
    <w:p w:rsidR="003171BA" w:rsidRDefault="003171BA" w:rsidP="00D13236">
      <w:pPr>
        <w:rPr>
          <w:b/>
          <w:sz w:val="22"/>
          <w:szCs w:val="22"/>
        </w:rPr>
      </w:pPr>
    </w:p>
    <w:p w:rsidR="003171BA" w:rsidRDefault="003171BA" w:rsidP="00D13236">
      <w:pPr>
        <w:rPr>
          <w:b/>
          <w:sz w:val="22"/>
          <w:szCs w:val="22"/>
        </w:rPr>
      </w:pPr>
    </w:p>
    <w:p w:rsidR="003171BA" w:rsidRDefault="003171BA" w:rsidP="00D13236">
      <w:pPr>
        <w:rPr>
          <w:b/>
          <w:sz w:val="22"/>
          <w:szCs w:val="22"/>
        </w:rPr>
      </w:pPr>
    </w:p>
    <w:p w:rsidR="003171BA" w:rsidRDefault="003171BA" w:rsidP="00D13236">
      <w:pPr>
        <w:rPr>
          <w:b/>
          <w:sz w:val="22"/>
          <w:szCs w:val="22"/>
        </w:rPr>
      </w:pPr>
    </w:p>
    <w:p w:rsidR="003171BA" w:rsidRPr="001F0F46" w:rsidRDefault="003171BA" w:rsidP="00D13236">
      <w:pPr>
        <w:pStyle w:val="ListParagraph"/>
        <w:numPr>
          <w:ilvl w:val="0"/>
          <w:numId w:val="1"/>
        </w:numPr>
        <w:ind w:left="567" w:hanging="567"/>
        <w:jc w:val="both"/>
        <w:outlineLvl w:val="0"/>
        <w:rPr>
          <w:b/>
          <w:sz w:val="20"/>
          <w:szCs w:val="20"/>
        </w:rPr>
      </w:pPr>
      <w:r w:rsidRPr="001F0F46">
        <w:rPr>
          <w:b/>
        </w:rPr>
        <w:t>Binler bölüğünde 745 birler bölüğünde 540 mily</w:t>
      </w:r>
      <w:r>
        <w:rPr>
          <w:b/>
        </w:rPr>
        <w:t xml:space="preserve">onlar bölüğünde 560 olan sayıyı </w:t>
      </w:r>
      <w:r w:rsidRPr="001F0F46">
        <w:rPr>
          <w:b/>
        </w:rPr>
        <w:t xml:space="preserve">aşağıya yazıp okunuşunu </w:t>
      </w:r>
      <w:r>
        <w:rPr>
          <w:b/>
        </w:rPr>
        <w:t>da altına</w:t>
      </w:r>
      <w:r w:rsidRPr="001F0F46">
        <w:rPr>
          <w:b/>
        </w:rPr>
        <w:t xml:space="preserve"> yazınız?</w:t>
      </w:r>
    </w:p>
    <w:p w:rsidR="003171BA" w:rsidRDefault="003171BA" w:rsidP="00D13236">
      <w:pPr>
        <w:outlineLvl w:val="0"/>
      </w:pPr>
      <w:r>
        <w:t>Sayı(rakamla) : ……………………………………..</w:t>
      </w:r>
    </w:p>
    <w:p w:rsidR="003171BA" w:rsidRDefault="003171BA" w:rsidP="00D13236">
      <w:pPr>
        <w:outlineLvl w:val="0"/>
      </w:pPr>
      <w:r>
        <w:t>Okunuşu</w:t>
      </w:r>
      <w:r>
        <w:tab/>
        <w:t>: ………………………………………………………………………………</w:t>
      </w:r>
    </w:p>
    <w:p w:rsidR="003171BA" w:rsidRDefault="003171BA" w:rsidP="00D13236">
      <w:pPr>
        <w:outlineLvl w:val="0"/>
      </w:pPr>
    </w:p>
    <w:p w:rsidR="003171BA" w:rsidRDefault="003171BA" w:rsidP="00D13236">
      <w:pPr>
        <w:outlineLvl w:val="0"/>
      </w:pPr>
    </w:p>
    <w:p w:rsidR="003171BA" w:rsidRPr="00C154B9" w:rsidRDefault="003171BA" w:rsidP="00D13236">
      <w:pPr>
        <w:pStyle w:val="ListParagraph"/>
        <w:numPr>
          <w:ilvl w:val="0"/>
          <w:numId w:val="1"/>
        </w:numPr>
        <w:ind w:left="567" w:hanging="501"/>
        <w:outlineLvl w:val="0"/>
        <w:rPr>
          <w:b/>
        </w:rPr>
      </w:pPr>
      <w:r w:rsidRPr="00C154B9">
        <w:rPr>
          <w:b/>
        </w:rPr>
        <w:t>Perihan teyzenin eline geçen yumurtaların sayıları aşağıdaki tabloda verilmiştir.</w:t>
      </w:r>
    </w:p>
    <w:p w:rsidR="003171BA" w:rsidRPr="001F0F46" w:rsidRDefault="003171BA" w:rsidP="00D13236">
      <w:pPr>
        <w:outlineLvl w:val="0"/>
        <w:rPr>
          <w:rFonts w:ascii="Bernard MT Condensed" w:hAnsi="Bernard MT Condensed"/>
          <w:b/>
          <w:sz w:val="20"/>
          <w:szCs w:val="20"/>
          <w:u w:val="single"/>
        </w:rPr>
      </w:pPr>
      <w:r w:rsidRPr="001F0F46">
        <w:rPr>
          <w:b/>
        </w:rPr>
        <w:t>Perihan teyzenin 8. gün kaç yumurtası olur?</w:t>
      </w:r>
    </w:p>
    <w:tbl>
      <w:tblPr>
        <w:tblpPr w:leftFromText="141" w:rightFromText="141" w:vertAnchor="text" w:horzAnchor="margin" w:tblpY="174"/>
        <w:tblW w:w="5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1"/>
        <w:gridCol w:w="711"/>
        <w:gridCol w:w="711"/>
        <w:gridCol w:w="711"/>
        <w:gridCol w:w="711"/>
        <w:gridCol w:w="711"/>
        <w:gridCol w:w="711"/>
        <w:gridCol w:w="711"/>
      </w:tblGrid>
      <w:tr w:rsidR="003171BA" w:rsidRPr="001F0F46" w:rsidTr="00D30A36">
        <w:tc>
          <w:tcPr>
            <w:tcW w:w="666" w:type="dxa"/>
          </w:tcPr>
          <w:p w:rsidR="003171BA" w:rsidRPr="001F0F46" w:rsidRDefault="003171BA" w:rsidP="00D30A36">
            <w:pPr>
              <w:outlineLvl w:val="0"/>
            </w:pPr>
            <w:r w:rsidRPr="001F0F46">
              <w:rPr>
                <w:sz w:val="22"/>
                <w:szCs w:val="22"/>
              </w:rPr>
              <w:t>1.gün</w:t>
            </w:r>
          </w:p>
        </w:tc>
        <w:tc>
          <w:tcPr>
            <w:tcW w:w="666" w:type="dxa"/>
          </w:tcPr>
          <w:p w:rsidR="003171BA" w:rsidRPr="001F0F46" w:rsidRDefault="003171BA" w:rsidP="00D30A36">
            <w:pPr>
              <w:outlineLvl w:val="0"/>
            </w:pPr>
            <w:r w:rsidRPr="001F0F46">
              <w:rPr>
                <w:sz w:val="22"/>
                <w:szCs w:val="22"/>
              </w:rPr>
              <w:t>2.gün</w:t>
            </w:r>
          </w:p>
        </w:tc>
        <w:tc>
          <w:tcPr>
            <w:tcW w:w="666" w:type="dxa"/>
          </w:tcPr>
          <w:p w:rsidR="003171BA" w:rsidRPr="001F0F46" w:rsidRDefault="003171BA" w:rsidP="00D30A36">
            <w:pPr>
              <w:outlineLvl w:val="0"/>
            </w:pPr>
            <w:r w:rsidRPr="001F0F46">
              <w:rPr>
                <w:sz w:val="22"/>
                <w:szCs w:val="22"/>
              </w:rPr>
              <w:t>3.gün</w:t>
            </w:r>
          </w:p>
        </w:tc>
        <w:tc>
          <w:tcPr>
            <w:tcW w:w="666" w:type="dxa"/>
          </w:tcPr>
          <w:p w:rsidR="003171BA" w:rsidRPr="001F0F46" w:rsidRDefault="003171BA" w:rsidP="00D30A36">
            <w:pPr>
              <w:outlineLvl w:val="0"/>
            </w:pPr>
            <w:r w:rsidRPr="001F0F46">
              <w:rPr>
                <w:sz w:val="22"/>
                <w:szCs w:val="22"/>
              </w:rPr>
              <w:t>4.gün</w:t>
            </w:r>
          </w:p>
        </w:tc>
        <w:tc>
          <w:tcPr>
            <w:tcW w:w="666" w:type="dxa"/>
          </w:tcPr>
          <w:p w:rsidR="003171BA" w:rsidRPr="001F0F46" w:rsidRDefault="003171BA" w:rsidP="00D30A36">
            <w:pPr>
              <w:outlineLvl w:val="0"/>
            </w:pPr>
            <w:r w:rsidRPr="001F0F46">
              <w:rPr>
                <w:sz w:val="22"/>
                <w:szCs w:val="22"/>
              </w:rPr>
              <w:t>5.gün</w:t>
            </w:r>
          </w:p>
        </w:tc>
        <w:tc>
          <w:tcPr>
            <w:tcW w:w="666" w:type="dxa"/>
          </w:tcPr>
          <w:p w:rsidR="003171BA" w:rsidRPr="001F0F46" w:rsidRDefault="003171BA" w:rsidP="00D30A36">
            <w:pPr>
              <w:outlineLvl w:val="0"/>
            </w:pPr>
            <w:r w:rsidRPr="001F0F46">
              <w:rPr>
                <w:sz w:val="22"/>
                <w:szCs w:val="22"/>
              </w:rPr>
              <w:t>6.gün</w:t>
            </w:r>
          </w:p>
        </w:tc>
        <w:tc>
          <w:tcPr>
            <w:tcW w:w="666" w:type="dxa"/>
          </w:tcPr>
          <w:p w:rsidR="003171BA" w:rsidRPr="001F0F46" w:rsidRDefault="003171BA" w:rsidP="00D30A36">
            <w:pPr>
              <w:outlineLvl w:val="0"/>
            </w:pPr>
            <w:r w:rsidRPr="001F0F46">
              <w:rPr>
                <w:sz w:val="22"/>
                <w:szCs w:val="22"/>
              </w:rPr>
              <w:t>7.gün</w:t>
            </w:r>
          </w:p>
        </w:tc>
        <w:tc>
          <w:tcPr>
            <w:tcW w:w="666" w:type="dxa"/>
          </w:tcPr>
          <w:p w:rsidR="003171BA" w:rsidRPr="001F0F46" w:rsidRDefault="003171BA" w:rsidP="00D30A36">
            <w:pPr>
              <w:outlineLvl w:val="0"/>
            </w:pPr>
            <w:r w:rsidRPr="001F0F46">
              <w:rPr>
                <w:sz w:val="22"/>
                <w:szCs w:val="22"/>
              </w:rPr>
              <w:t>8.gün</w:t>
            </w:r>
          </w:p>
        </w:tc>
      </w:tr>
      <w:tr w:rsidR="003171BA" w:rsidRPr="001F0F46" w:rsidTr="00D30A36">
        <w:tc>
          <w:tcPr>
            <w:tcW w:w="666" w:type="dxa"/>
          </w:tcPr>
          <w:p w:rsidR="003171BA" w:rsidRPr="001F0F46" w:rsidRDefault="003171BA" w:rsidP="00D30A36">
            <w:pPr>
              <w:outlineLvl w:val="0"/>
            </w:pPr>
            <w:r w:rsidRPr="001F0F46">
              <w:rPr>
                <w:sz w:val="22"/>
                <w:szCs w:val="22"/>
              </w:rPr>
              <w:t>1</w:t>
            </w:r>
          </w:p>
        </w:tc>
        <w:tc>
          <w:tcPr>
            <w:tcW w:w="666" w:type="dxa"/>
          </w:tcPr>
          <w:p w:rsidR="003171BA" w:rsidRPr="001F0F46" w:rsidRDefault="003171BA" w:rsidP="00D30A36">
            <w:pPr>
              <w:outlineLvl w:val="0"/>
            </w:pPr>
            <w:r w:rsidRPr="001F0F46">
              <w:rPr>
                <w:sz w:val="22"/>
                <w:szCs w:val="22"/>
              </w:rPr>
              <w:t>1</w:t>
            </w:r>
          </w:p>
        </w:tc>
        <w:tc>
          <w:tcPr>
            <w:tcW w:w="666" w:type="dxa"/>
          </w:tcPr>
          <w:p w:rsidR="003171BA" w:rsidRPr="001F0F46" w:rsidRDefault="003171BA" w:rsidP="00D30A36">
            <w:pPr>
              <w:outlineLvl w:val="0"/>
            </w:pPr>
            <w:r w:rsidRPr="001F0F46">
              <w:rPr>
                <w:sz w:val="22"/>
                <w:szCs w:val="22"/>
              </w:rPr>
              <w:t>2</w:t>
            </w:r>
          </w:p>
        </w:tc>
        <w:tc>
          <w:tcPr>
            <w:tcW w:w="666" w:type="dxa"/>
          </w:tcPr>
          <w:p w:rsidR="003171BA" w:rsidRPr="001F0F46" w:rsidRDefault="003171BA" w:rsidP="00D30A36">
            <w:pPr>
              <w:outlineLvl w:val="0"/>
            </w:pPr>
            <w:r w:rsidRPr="001F0F46">
              <w:rPr>
                <w:sz w:val="22"/>
                <w:szCs w:val="22"/>
              </w:rPr>
              <w:t>3</w:t>
            </w:r>
          </w:p>
        </w:tc>
        <w:tc>
          <w:tcPr>
            <w:tcW w:w="666" w:type="dxa"/>
          </w:tcPr>
          <w:p w:rsidR="003171BA" w:rsidRPr="001F0F46" w:rsidRDefault="003171BA" w:rsidP="00D30A36">
            <w:pPr>
              <w:outlineLvl w:val="0"/>
            </w:pPr>
            <w:r w:rsidRPr="001F0F46">
              <w:rPr>
                <w:sz w:val="22"/>
                <w:szCs w:val="22"/>
              </w:rPr>
              <w:t>5</w:t>
            </w:r>
          </w:p>
        </w:tc>
        <w:tc>
          <w:tcPr>
            <w:tcW w:w="666" w:type="dxa"/>
          </w:tcPr>
          <w:p w:rsidR="003171BA" w:rsidRPr="001F0F46" w:rsidRDefault="003171BA" w:rsidP="00D30A36">
            <w:pPr>
              <w:outlineLvl w:val="0"/>
            </w:pPr>
            <w:r w:rsidRPr="001F0F46">
              <w:rPr>
                <w:sz w:val="22"/>
                <w:szCs w:val="22"/>
              </w:rPr>
              <w:t>8</w:t>
            </w:r>
          </w:p>
        </w:tc>
        <w:tc>
          <w:tcPr>
            <w:tcW w:w="666" w:type="dxa"/>
          </w:tcPr>
          <w:p w:rsidR="003171BA" w:rsidRPr="001F0F46" w:rsidRDefault="003171BA" w:rsidP="00D30A36">
            <w:pPr>
              <w:outlineLvl w:val="0"/>
            </w:pPr>
            <w:r w:rsidRPr="001F0F46">
              <w:rPr>
                <w:sz w:val="22"/>
                <w:szCs w:val="22"/>
              </w:rPr>
              <w:t>13</w:t>
            </w:r>
          </w:p>
        </w:tc>
        <w:tc>
          <w:tcPr>
            <w:tcW w:w="666" w:type="dxa"/>
          </w:tcPr>
          <w:p w:rsidR="003171BA" w:rsidRPr="001F0F46" w:rsidRDefault="003171BA" w:rsidP="00D30A36">
            <w:pPr>
              <w:outlineLvl w:val="0"/>
            </w:pPr>
            <w:r w:rsidRPr="001F0F46">
              <w:rPr>
                <w:sz w:val="22"/>
                <w:szCs w:val="22"/>
              </w:rPr>
              <w:t>?</w:t>
            </w:r>
          </w:p>
        </w:tc>
      </w:tr>
    </w:tbl>
    <w:p w:rsidR="003171BA" w:rsidRDefault="003171BA" w:rsidP="00D13236">
      <w:pPr>
        <w:outlineLvl w:val="0"/>
        <w:rPr>
          <w:u w:val="single"/>
        </w:rPr>
      </w:pPr>
    </w:p>
    <w:p w:rsidR="003171BA" w:rsidRDefault="003171BA" w:rsidP="00D13236">
      <w:pPr>
        <w:outlineLvl w:val="0"/>
        <w:rPr>
          <w:b/>
        </w:rPr>
      </w:pPr>
      <w:r>
        <w:rPr>
          <w:rFonts w:ascii="Goudy Stout" w:hAnsi="Goudy Stout"/>
          <w:b/>
          <w:sz w:val="16"/>
          <w:szCs w:val="16"/>
        </w:rPr>
        <w:tab/>
      </w:r>
      <w:r>
        <w:rPr>
          <w:rFonts w:ascii="Goudy Stout" w:hAnsi="Goudy Stout"/>
          <w:b/>
          <w:sz w:val="16"/>
          <w:szCs w:val="16"/>
        </w:rPr>
        <w:tab/>
      </w:r>
      <w:r>
        <w:rPr>
          <w:rFonts w:ascii="Goudy Stout" w:hAnsi="Goudy Stout"/>
          <w:b/>
          <w:sz w:val="16"/>
          <w:szCs w:val="16"/>
        </w:rPr>
        <w:tab/>
      </w:r>
      <w:r>
        <w:rPr>
          <w:rFonts w:ascii="Goudy Stout" w:hAnsi="Goudy Stout"/>
          <w:b/>
          <w:sz w:val="16"/>
          <w:szCs w:val="16"/>
        </w:rPr>
        <w:tab/>
      </w:r>
    </w:p>
    <w:p w:rsidR="003171BA" w:rsidRDefault="003171BA" w:rsidP="00D13236">
      <w:pPr>
        <w:outlineLvl w:val="0"/>
        <w:rPr>
          <w:b/>
        </w:rPr>
      </w:pPr>
    </w:p>
    <w:p w:rsidR="003171BA" w:rsidRDefault="003171BA" w:rsidP="00D13236">
      <w:pPr>
        <w:outlineLvl w:val="0"/>
        <w:rPr>
          <w:b/>
        </w:rPr>
      </w:pPr>
    </w:p>
    <w:p w:rsidR="003171BA" w:rsidRDefault="003171BA" w:rsidP="00D13236">
      <w:pPr>
        <w:outlineLvl w:val="0"/>
        <w:rPr>
          <w:b/>
        </w:rPr>
      </w:pPr>
    </w:p>
    <w:p w:rsidR="003171BA" w:rsidRPr="001F0F46" w:rsidRDefault="003171BA" w:rsidP="00D13236">
      <w:pPr>
        <w:outlineLvl w:val="0"/>
        <w:rPr>
          <w:rFonts w:ascii="Bernard MT Condensed" w:hAnsi="Bernard MT Condensed"/>
          <w:b/>
          <w:sz w:val="20"/>
          <w:szCs w:val="20"/>
          <w:u w:val="single"/>
        </w:rPr>
      </w:pPr>
      <w:r>
        <w:rPr>
          <w:b/>
        </w:rPr>
        <w:t>20, 21, 22, 23. Soruları a</w:t>
      </w:r>
      <w:r w:rsidRPr="001F0F46">
        <w:rPr>
          <w:b/>
        </w:rPr>
        <w:t xml:space="preserve">şağıdaki </w:t>
      </w:r>
      <w:r>
        <w:rPr>
          <w:b/>
        </w:rPr>
        <w:t xml:space="preserve">tabloya göre </w:t>
      </w:r>
      <w:r w:rsidRPr="001F0F46">
        <w:rPr>
          <w:b/>
        </w:rPr>
        <w:t>cevaplayınız.</w:t>
      </w:r>
    </w:p>
    <w:p w:rsidR="003171BA" w:rsidRDefault="003171BA" w:rsidP="00D13236">
      <w:pPr>
        <w:outlineLvl w:val="0"/>
      </w:pPr>
    </w:p>
    <w:tbl>
      <w:tblPr>
        <w:tblW w:w="5345" w:type="dxa"/>
        <w:tblInd w:w="2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22"/>
        <w:gridCol w:w="3023"/>
      </w:tblGrid>
      <w:tr w:rsidR="003171BA" w:rsidTr="00160A0A">
        <w:trPr>
          <w:trHeight w:val="292"/>
        </w:trPr>
        <w:tc>
          <w:tcPr>
            <w:tcW w:w="2322" w:type="dxa"/>
          </w:tcPr>
          <w:p w:rsidR="003171BA" w:rsidRPr="00544E69" w:rsidRDefault="003171BA" w:rsidP="00160A0A">
            <w:pPr>
              <w:jc w:val="center"/>
              <w:rPr>
                <w:b/>
                <w:i/>
                <w:u w:val="single"/>
              </w:rPr>
            </w:pPr>
            <w:r w:rsidRPr="00544E69">
              <w:rPr>
                <w:b/>
                <w:i/>
                <w:u w:val="single"/>
              </w:rPr>
              <w:t>İl</w:t>
            </w:r>
          </w:p>
        </w:tc>
        <w:tc>
          <w:tcPr>
            <w:tcW w:w="3023" w:type="dxa"/>
          </w:tcPr>
          <w:p w:rsidR="003171BA" w:rsidRPr="00544E69" w:rsidRDefault="003171BA" w:rsidP="00160A0A">
            <w:pPr>
              <w:jc w:val="center"/>
              <w:rPr>
                <w:b/>
                <w:i/>
                <w:u w:val="single"/>
              </w:rPr>
            </w:pPr>
            <w:r w:rsidRPr="00544E69">
              <w:rPr>
                <w:b/>
                <w:i/>
                <w:u w:val="single"/>
              </w:rPr>
              <w:t>Nüfus</w:t>
            </w:r>
          </w:p>
        </w:tc>
      </w:tr>
      <w:tr w:rsidR="003171BA" w:rsidTr="00160A0A">
        <w:trPr>
          <w:trHeight w:val="303"/>
        </w:trPr>
        <w:tc>
          <w:tcPr>
            <w:tcW w:w="2322" w:type="dxa"/>
          </w:tcPr>
          <w:p w:rsidR="003171BA" w:rsidRDefault="003171BA" w:rsidP="00D30A36">
            <w:r>
              <w:t>İzmir</w:t>
            </w:r>
          </w:p>
        </w:tc>
        <w:tc>
          <w:tcPr>
            <w:tcW w:w="3023" w:type="dxa"/>
          </w:tcPr>
          <w:p w:rsidR="003171BA" w:rsidRDefault="003171BA" w:rsidP="00D30A36">
            <w:pPr>
              <w:jc w:val="center"/>
            </w:pPr>
            <w:r>
              <w:t>3.370.866</w:t>
            </w:r>
          </w:p>
        </w:tc>
      </w:tr>
      <w:tr w:rsidR="003171BA" w:rsidTr="00160A0A">
        <w:trPr>
          <w:trHeight w:val="292"/>
        </w:trPr>
        <w:tc>
          <w:tcPr>
            <w:tcW w:w="2322" w:type="dxa"/>
          </w:tcPr>
          <w:p w:rsidR="003171BA" w:rsidRDefault="003171BA" w:rsidP="00D30A36">
            <w:r>
              <w:t>Şanlıurfa</w:t>
            </w:r>
          </w:p>
        </w:tc>
        <w:tc>
          <w:tcPr>
            <w:tcW w:w="3023" w:type="dxa"/>
          </w:tcPr>
          <w:p w:rsidR="003171BA" w:rsidRDefault="003171BA" w:rsidP="00D30A36">
            <w:pPr>
              <w:jc w:val="center"/>
            </w:pPr>
            <w:r>
              <w:t>1.443.422</w:t>
            </w:r>
          </w:p>
        </w:tc>
      </w:tr>
      <w:tr w:rsidR="003171BA" w:rsidTr="00160A0A">
        <w:trPr>
          <w:trHeight w:val="303"/>
        </w:trPr>
        <w:tc>
          <w:tcPr>
            <w:tcW w:w="2322" w:type="dxa"/>
          </w:tcPr>
          <w:p w:rsidR="003171BA" w:rsidRDefault="003171BA" w:rsidP="00D30A36">
            <w:r>
              <w:t>Ankara</w:t>
            </w:r>
          </w:p>
        </w:tc>
        <w:tc>
          <w:tcPr>
            <w:tcW w:w="3023" w:type="dxa"/>
          </w:tcPr>
          <w:p w:rsidR="003171BA" w:rsidRDefault="003171BA" w:rsidP="00D30A36">
            <w:pPr>
              <w:jc w:val="center"/>
            </w:pPr>
            <w:r>
              <w:t>4.007.860</w:t>
            </w:r>
          </w:p>
        </w:tc>
      </w:tr>
      <w:tr w:rsidR="003171BA" w:rsidTr="00160A0A">
        <w:trPr>
          <w:trHeight w:val="303"/>
        </w:trPr>
        <w:tc>
          <w:tcPr>
            <w:tcW w:w="2322" w:type="dxa"/>
          </w:tcPr>
          <w:p w:rsidR="003171BA" w:rsidRDefault="003171BA" w:rsidP="00D30A36">
            <w:r>
              <w:t>Balıkesir</w:t>
            </w:r>
          </w:p>
        </w:tc>
        <w:tc>
          <w:tcPr>
            <w:tcW w:w="3023" w:type="dxa"/>
          </w:tcPr>
          <w:p w:rsidR="003171BA" w:rsidRDefault="003171BA" w:rsidP="00D30A36">
            <w:pPr>
              <w:jc w:val="center"/>
            </w:pPr>
            <w:r>
              <w:t>1.076.347</w:t>
            </w:r>
          </w:p>
        </w:tc>
      </w:tr>
      <w:tr w:rsidR="003171BA" w:rsidTr="00160A0A">
        <w:trPr>
          <w:trHeight w:val="292"/>
        </w:trPr>
        <w:tc>
          <w:tcPr>
            <w:tcW w:w="2322" w:type="dxa"/>
          </w:tcPr>
          <w:p w:rsidR="003171BA" w:rsidRDefault="003171BA" w:rsidP="00D30A36">
            <w:r>
              <w:t>Gaziantep</w:t>
            </w:r>
          </w:p>
        </w:tc>
        <w:tc>
          <w:tcPr>
            <w:tcW w:w="3023" w:type="dxa"/>
          </w:tcPr>
          <w:p w:rsidR="003171BA" w:rsidRDefault="003171BA" w:rsidP="00D30A36">
            <w:pPr>
              <w:jc w:val="center"/>
            </w:pPr>
            <w:r>
              <w:t>1.285.249</w:t>
            </w:r>
          </w:p>
        </w:tc>
      </w:tr>
    </w:tbl>
    <w:p w:rsidR="003171BA" w:rsidRDefault="003171BA" w:rsidP="00D13236">
      <w:pPr>
        <w:outlineLvl w:val="0"/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18"/>
        <w:gridCol w:w="5355"/>
      </w:tblGrid>
      <w:tr w:rsidR="003171BA" w:rsidTr="005545B0">
        <w:tc>
          <w:tcPr>
            <w:tcW w:w="4818" w:type="dxa"/>
          </w:tcPr>
          <w:p w:rsidR="003171BA" w:rsidRPr="005545B0" w:rsidRDefault="003171BA" w:rsidP="005545B0">
            <w:pPr>
              <w:pStyle w:val="ListParagraph"/>
              <w:numPr>
                <w:ilvl w:val="0"/>
                <w:numId w:val="1"/>
              </w:numPr>
              <w:ind w:left="567" w:hanging="567"/>
              <w:jc w:val="both"/>
              <w:outlineLvl w:val="0"/>
              <w:rPr>
                <w:b/>
              </w:rPr>
            </w:pPr>
            <w:r w:rsidRPr="005545B0">
              <w:rPr>
                <w:b/>
                <w:sz w:val="22"/>
                <w:szCs w:val="22"/>
              </w:rPr>
              <w:t>Aşağıda nüfus sayıları verilen hangi ilin binler bölüğündeki sayı daha büyüktür?</w:t>
            </w:r>
          </w:p>
          <w:p w:rsidR="003171BA" w:rsidRPr="005545B0" w:rsidRDefault="003171BA" w:rsidP="005545B0">
            <w:pPr>
              <w:outlineLvl w:val="0"/>
            </w:pPr>
            <w:r w:rsidRPr="005545B0">
              <w:rPr>
                <w:sz w:val="22"/>
                <w:szCs w:val="22"/>
              </w:rPr>
              <w:t xml:space="preserve">a )  </w:t>
            </w:r>
            <w:r w:rsidRPr="005545B0">
              <w:rPr>
                <w:sz w:val="22"/>
                <w:szCs w:val="22"/>
              </w:rPr>
              <w:tab/>
              <w:t>İzmir</w:t>
            </w:r>
          </w:p>
          <w:p w:rsidR="003171BA" w:rsidRPr="005545B0" w:rsidRDefault="003171BA" w:rsidP="005545B0">
            <w:pPr>
              <w:outlineLvl w:val="0"/>
              <w:rPr>
                <w:i/>
                <w:u w:val="single"/>
              </w:rPr>
            </w:pPr>
            <w:r w:rsidRPr="005545B0">
              <w:rPr>
                <w:sz w:val="22"/>
                <w:szCs w:val="22"/>
              </w:rPr>
              <w:t xml:space="preserve">b )   </w:t>
            </w:r>
            <w:r w:rsidRPr="005545B0">
              <w:rPr>
                <w:sz w:val="22"/>
                <w:szCs w:val="22"/>
              </w:rPr>
              <w:tab/>
              <w:t>Şanlıurfa</w:t>
            </w:r>
          </w:p>
          <w:p w:rsidR="003171BA" w:rsidRPr="005545B0" w:rsidRDefault="003171BA" w:rsidP="005545B0">
            <w:pPr>
              <w:outlineLvl w:val="0"/>
              <w:rPr>
                <w:i/>
                <w:u w:val="single"/>
              </w:rPr>
            </w:pPr>
            <w:r w:rsidRPr="005545B0">
              <w:rPr>
                <w:sz w:val="22"/>
                <w:szCs w:val="22"/>
              </w:rPr>
              <w:t xml:space="preserve">c )   </w:t>
            </w:r>
            <w:r w:rsidRPr="005545B0">
              <w:rPr>
                <w:sz w:val="22"/>
                <w:szCs w:val="22"/>
              </w:rPr>
              <w:tab/>
              <w:t>Balıkesir</w:t>
            </w:r>
          </w:p>
          <w:p w:rsidR="003171BA" w:rsidRPr="005545B0" w:rsidRDefault="003171BA" w:rsidP="005545B0">
            <w:pPr>
              <w:outlineLvl w:val="0"/>
            </w:pPr>
            <w:r w:rsidRPr="005545B0">
              <w:rPr>
                <w:sz w:val="22"/>
                <w:szCs w:val="22"/>
              </w:rPr>
              <w:t xml:space="preserve">d )   </w:t>
            </w:r>
            <w:r w:rsidRPr="005545B0">
              <w:rPr>
                <w:sz w:val="22"/>
                <w:szCs w:val="22"/>
              </w:rPr>
              <w:tab/>
              <w:t>Gaziantep</w:t>
            </w:r>
          </w:p>
          <w:p w:rsidR="003171BA" w:rsidRPr="005545B0" w:rsidRDefault="003171BA" w:rsidP="005545B0">
            <w:pPr>
              <w:outlineLvl w:val="0"/>
            </w:pPr>
          </w:p>
        </w:tc>
        <w:tc>
          <w:tcPr>
            <w:tcW w:w="5355" w:type="dxa"/>
          </w:tcPr>
          <w:p w:rsidR="003171BA" w:rsidRPr="005545B0" w:rsidRDefault="003171BA" w:rsidP="005545B0">
            <w:pPr>
              <w:pStyle w:val="ListParagraph"/>
              <w:numPr>
                <w:ilvl w:val="0"/>
                <w:numId w:val="1"/>
              </w:numPr>
              <w:ind w:left="427" w:hanging="502"/>
              <w:jc w:val="both"/>
              <w:outlineLvl w:val="0"/>
              <w:rPr>
                <w:b/>
              </w:rPr>
            </w:pPr>
            <w:r w:rsidRPr="005545B0">
              <w:rPr>
                <w:b/>
                <w:sz w:val="22"/>
                <w:szCs w:val="22"/>
              </w:rPr>
              <w:t>Tablodaki hangi ilin nüfusu daha fazladır?</w:t>
            </w:r>
          </w:p>
          <w:p w:rsidR="003171BA" w:rsidRPr="005545B0" w:rsidRDefault="003171BA" w:rsidP="005545B0">
            <w:pPr>
              <w:outlineLvl w:val="0"/>
            </w:pPr>
            <w:r w:rsidRPr="005545B0">
              <w:rPr>
                <w:sz w:val="22"/>
                <w:szCs w:val="22"/>
              </w:rPr>
              <w:t xml:space="preserve"> </w:t>
            </w:r>
          </w:p>
          <w:p w:rsidR="003171BA" w:rsidRPr="005545B0" w:rsidRDefault="003171BA" w:rsidP="005545B0">
            <w:pPr>
              <w:outlineLvl w:val="0"/>
            </w:pPr>
            <w:r w:rsidRPr="005545B0">
              <w:rPr>
                <w:sz w:val="22"/>
                <w:szCs w:val="22"/>
              </w:rPr>
              <w:t xml:space="preserve">a )  </w:t>
            </w:r>
            <w:r w:rsidRPr="005545B0">
              <w:rPr>
                <w:sz w:val="22"/>
                <w:szCs w:val="22"/>
              </w:rPr>
              <w:tab/>
              <w:t xml:space="preserve">Şanlıurfa </w:t>
            </w:r>
          </w:p>
          <w:p w:rsidR="003171BA" w:rsidRPr="005545B0" w:rsidRDefault="003171BA" w:rsidP="005545B0">
            <w:pPr>
              <w:outlineLvl w:val="0"/>
              <w:rPr>
                <w:i/>
                <w:u w:val="single"/>
              </w:rPr>
            </w:pPr>
            <w:r w:rsidRPr="005545B0">
              <w:rPr>
                <w:sz w:val="22"/>
                <w:szCs w:val="22"/>
              </w:rPr>
              <w:t xml:space="preserve">b )   </w:t>
            </w:r>
            <w:r w:rsidRPr="005545B0">
              <w:rPr>
                <w:sz w:val="22"/>
                <w:szCs w:val="22"/>
              </w:rPr>
              <w:tab/>
              <w:t>İzmir</w:t>
            </w:r>
          </w:p>
          <w:p w:rsidR="003171BA" w:rsidRPr="005545B0" w:rsidRDefault="003171BA" w:rsidP="005545B0">
            <w:pPr>
              <w:outlineLvl w:val="0"/>
              <w:rPr>
                <w:i/>
                <w:u w:val="single"/>
              </w:rPr>
            </w:pPr>
            <w:r w:rsidRPr="005545B0">
              <w:rPr>
                <w:sz w:val="22"/>
                <w:szCs w:val="22"/>
              </w:rPr>
              <w:t xml:space="preserve">c )   </w:t>
            </w:r>
            <w:r w:rsidRPr="005545B0">
              <w:rPr>
                <w:sz w:val="22"/>
                <w:szCs w:val="22"/>
              </w:rPr>
              <w:tab/>
              <w:t>Balıkesir</w:t>
            </w:r>
          </w:p>
          <w:p w:rsidR="003171BA" w:rsidRPr="005545B0" w:rsidRDefault="003171BA" w:rsidP="005545B0">
            <w:pPr>
              <w:outlineLvl w:val="0"/>
            </w:pPr>
            <w:r w:rsidRPr="005545B0">
              <w:rPr>
                <w:sz w:val="22"/>
                <w:szCs w:val="22"/>
              </w:rPr>
              <w:t xml:space="preserve">d )   </w:t>
            </w:r>
            <w:r w:rsidRPr="005545B0">
              <w:rPr>
                <w:sz w:val="22"/>
                <w:szCs w:val="22"/>
              </w:rPr>
              <w:tab/>
              <w:t>Ankara</w:t>
            </w:r>
          </w:p>
          <w:p w:rsidR="003171BA" w:rsidRPr="005545B0" w:rsidRDefault="003171BA" w:rsidP="005545B0">
            <w:pPr>
              <w:outlineLvl w:val="0"/>
            </w:pPr>
          </w:p>
        </w:tc>
      </w:tr>
      <w:tr w:rsidR="003171BA" w:rsidTr="005545B0">
        <w:tc>
          <w:tcPr>
            <w:tcW w:w="4818" w:type="dxa"/>
          </w:tcPr>
          <w:p w:rsidR="003171BA" w:rsidRPr="005545B0" w:rsidRDefault="003171BA" w:rsidP="005545B0">
            <w:pPr>
              <w:pStyle w:val="ListParagraph"/>
              <w:numPr>
                <w:ilvl w:val="0"/>
                <w:numId w:val="1"/>
              </w:numPr>
              <w:ind w:left="567" w:hanging="567"/>
              <w:outlineLvl w:val="0"/>
              <w:rPr>
                <w:b/>
              </w:rPr>
            </w:pPr>
            <w:r w:rsidRPr="005545B0">
              <w:rPr>
                <w:b/>
                <w:sz w:val="22"/>
                <w:szCs w:val="22"/>
              </w:rPr>
              <w:t>Ankara ilinin nüfusunu yazıyla aşağıdaki boşluğa yazınız?</w:t>
            </w:r>
          </w:p>
          <w:p w:rsidR="003171BA" w:rsidRPr="005545B0" w:rsidRDefault="003171BA" w:rsidP="005545B0">
            <w:pPr>
              <w:pStyle w:val="ListParagraph"/>
              <w:ind w:left="567"/>
              <w:outlineLvl w:val="0"/>
              <w:rPr>
                <w:b/>
              </w:rPr>
            </w:pPr>
          </w:p>
          <w:p w:rsidR="003171BA" w:rsidRPr="005545B0" w:rsidRDefault="003171BA" w:rsidP="005545B0">
            <w:pPr>
              <w:outlineLvl w:val="0"/>
            </w:pPr>
            <w:r w:rsidRPr="005545B0">
              <w:rPr>
                <w:sz w:val="22"/>
                <w:szCs w:val="22"/>
              </w:rPr>
              <w:t xml:space="preserve"> ……………………………………………………</w:t>
            </w:r>
            <w:r w:rsidRPr="005545B0">
              <w:rPr>
                <w:sz w:val="22"/>
                <w:szCs w:val="22"/>
              </w:rPr>
              <w:br/>
            </w:r>
            <w:r w:rsidRPr="005545B0">
              <w:rPr>
                <w:sz w:val="22"/>
                <w:szCs w:val="22"/>
              </w:rPr>
              <w:br/>
              <w:t>…………………………………………………….</w:t>
            </w:r>
          </w:p>
          <w:p w:rsidR="003171BA" w:rsidRPr="005545B0" w:rsidRDefault="003171BA" w:rsidP="005545B0">
            <w:pPr>
              <w:outlineLvl w:val="0"/>
            </w:pPr>
          </w:p>
        </w:tc>
        <w:tc>
          <w:tcPr>
            <w:tcW w:w="5355" w:type="dxa"/>
          </w:tcPr>
          <w:p w:rsidR="003171BA" w:rsidRPr="005545B0" w:rsidRDefault="003171BA" w:rsidP="005545B0">
            <w:pPr>
              <w:pStyle w:val="ListParagraph"/>
              <w:numPr>
                <w:ilvl w:val="0"/>
                <w:numId w:val="1"/>
              </w:numPr>
              <w:ind w:left="569" w:hanging="567"/>
              <w:outlineLvl w:val="0"/>
              <w:rPr>
                <w:b/>
              </w:rPr>
            </w:pPr>
            <w:r w:rsidRPr="005545B0">
              <w:rPr>
                <w:b/>
                <w:sz w:val="22"/>
                <w:szCs w:val="22"/>
              </w:rPr>
              <w:t>Tablodaki hangi ilin nüfusu daha azdır?</w:t>
            </w:r>
          </w:p>
          <w:p w:rsidR="003171BA" w:rsidRPr="005545B0" w:rsidRDefault="003171BA" w:rsidP="005545B0">
            <w:pPr>
              <w:outlineLvl w:val="0"/>
            </w:pPr>
            <w:r w:rsidRPr="005545B0">
              <w:rPr>
                <w:sz w:val="22"/>
                <w:szCs w:val="22"/>
              </w:rPr>
              <w:t xml:space="preserve"> </w:t>
            </w:r>
          </w:p>
          <w:p w:rsidR="003171BA" w:rsidRPr="005545B0" w:rsidRDefault="003171BA" w:rsidP="005545B0">
            <w:pPr>
              <w:outlineLvl w:val="0"/>
            </w:pPr>
            <w:r w:rsidRPr="005545B0">
              <w:rPr>
                <w:sz w:val="22"/>
                <w:szCs w:val="22"/>
              </w:rPr>
              <w:t xml:space="preserve">a )  </w:t>
            </w:r>
            <w:r w:rsidRPr="005545B0">
              <w:rPr>
                <w:sz w:val="22"/>
                <w:szCs w:val="22"/>
              </w:rPr>
              <w:tab/>
              <w:t xml:space="preserve">Şanlıurfa </w:t>
            </w:r>
          </w:p>
          <w:p w:rsidR="003171BA" w:rsidRPr="005545B0" w:rsidRDefault="003171BA" w:rsidP="005545B0">
            <w:pPr>
              <w:outlineLvl w:val="0"/>
              <w:rPr>
                <w:i/>
                <w:u w:val="single"/>
              </w:rPr>
            </w:pPr>
            <w:r w:rsidRPr="005545B0">
              <w:rPr>
                <w:sz w:val="22"/>
                <w:szCs w:val="22"/>
              </w:rPr>
              <w:t xml:space="preserve">b )   </w:t>
            </w:r>
            <w:r w:rsidRPr="005545B0">
              <w:rPr>
                <w:sz w:val="22"/>
                <w:szCs w:val="22"/>
              </w:rPr>
              <w:tab/>
              <w:t>İzmir</w:t>
            </w:r>
          </w:p>
          <w:p w:rsidR="003171BA" w:rsidRPr="005545B0" w:rsidRDefault="003171BA" w:rsidP="005545B0">
            <w:pPr>
              <w:outlineLvl w:val="0"/>
              <w:rPr>
                <w:i/>
                <w:u w:val="single"/>
              </w:rPr>
            </w:pPr>
            <w:r w:rsidRPr="005545B0">
              <w:rPr>
                <w:sz w:val="22"/>
                <w:szCs w:val="22"/>
              </w:rPr>
              <w:t xml:space="preserve">c )   </w:t>
            </w:r>
            <w:r w:rsidRPr="005545B0">
              <w:rPr>
                <w:sz w:val="22"/>
                <w:szCs w:val="22"/>
              </w:rPr>
              <w:tab/>
              <w:t>Balıkesir</w:t>
            </w:r>
          </w:p>
          <w:p w:rsidR="003171BA" w:rsidRPr="005545B0" w:rsidRDefault="003171BA" w:rsidP="005545B0">
            <w:pPr>
              <w:outlineLvl w:val="0"/>
            </w:pPr>
            <w:r w:rsidRPr="005545B0">
              <w:rPr>
                <w:sz w:val="22"/>
                <w:szCs w:val="22"/>
              </w:rPr>
              <w:t xml:space="preserve">d )   </w:t>
            </w:r>
            <w:r w:rsidRPr="005545B0">
              <w:rPr>
                <w:sz w:val="22"/>
                <w:szCs w:val="22"/>
              </w:rPr>
              <w:tab/>
              <w:t>Ankara</w:t>
            </w:r>
          </w:p>
          <w:p w:rsidR="003171BA" w:rsidRPr="005545B0" w:rsidRDefault="003171BA" w:rsidP="005545B0">
            <w:pPr>
              <w:outlineLvl w:val="0"/>
            </w:pPr>
          </w:p>
        </w:tc>
      </w:tr>
      <w:tr w:rsidR="003171BA" w:rsidTr="005545B0">
        <w:tc>
          <w:tcPr>
            <w:tcW w:w="4818" w:type="dxa"/>
          </w:tcPr>
          <w:p w:rsidR="003171BA" w:rsidRPr="005545B0" w:rsidRDefault="003171BA" w:rsidP="005545B0">
            <w:pPr>
              <w:pStyle w:val="ListParagraph"/>
              <w:numPr>
                <w:ilvl w:val="0"/>
                <w:numId w:val="1"/>
              </w:numPr>
              <w:ind w:left="567" w:hanging="501"/>
              <w:jc w:val="both"/>
              <w:outlineLvl w:val="0"/>
              <w:rPr>
                <w:b/>
                <w:u w:val="single"/>
              </w:rPr>
            </w:pPr>
            <w:r w:rsidRPr="005545B0">
              <w:rPr>
                <w:b/>
                <w:sz w:val="22"/>
                <w:szCs w:val="22"/>
              </w:rPr>
              <w:t>Aşağıdaki şekillerden çokgen olmayanlarını üst taraflarındaki yuvarlakları karalayarak işaretleyiniz</w:t>
            </w:r>
            <w:r w:rsidRPr="005545B0">
              <w:rPr>
                <w:rFonts w:ascii="Bernard MT Condensed" w:hAnsi="Bernard MT Condensed"/>
                <w:b/>
                <w:sz w:val="20"/>
                <w:szCs w:val="20"/>
              </w:rPr>
              <w:t>.</w:t>
            </w:r>
          </w:p>
          <w:p w:rsidR="003171BA" w:rsidRPr="005545B0" w:rsidRDefault="003171BA" w:rsidP="005545B0">
            <w:pPr>
              <w:outlineLvl w:val="0"/>
            </w:pPr>
          </w:p>
          <w:p w:rsidR="003171BA" w:rsidRPr="005545B0" w:rsidRDefault="003171BA" w:rsidP="005545B0">
            <w:pPr>
              <w:outlineLvl w:val="0"/>
              <w:rPr>
                <w:rFonts w:ascii="Goudy Stout" w:hAnsi="Goudy Stout"/>
                <w:sz w:val="16"/>
                <w:szCs w:val="16"/>
              </w:rPr>
            </w:pPr>
            <w:r>
              <w:rPr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40" type="#_x0000_t136" style="position:absolute;margin-left:67.8pt;margin-top:6pt;width:18pt;height:18pt;rotation:90;z-index:-251652608" adj="11344" fillcolor="black"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font-size:20pt;v-rotate-letters:t;v-text-kern:t;v-same-letter-heights:t" trim="t" fitpath="t" string="O"/>
                </v:shape>
              </w:pict>
            </w:r>
            <w:r>
              <w:rPr>
                <w:noProof/>
              </w:rPr>
              <w:pict>
                <v:shape id="_x0000_s1041" type="#_x0000_t136" style="position:absolute;margin-left:193.8pt;margin-top:6pt;width:18pt;height:18pt;rotation:90;z-index:-251650560" adj="11344" fillcolor="black"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font-size:20pt;v-rotate-letters:t;v-text-kern:t;v-same-letter-heights:t" trim="t" fitpath="t" string="O"/>
                </v:shape>
              </w:pict>
            </w:r>
            <w:r>
              <w:rPr>
                <w:noProof/>
              </w:rPr>
              <w:pict>
                <v:shape id="_x0000_s1042" type="#_x0000_t136" style="position:absolute;margin-left:130.8pt;margin-top:6pt;width:18pt;height:18pt;rotation:90;z-index:-251649536" adj="11344" fillcolor="black"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font-size:20pt;v-rotate-letters:t;v-text-kern:t;v-same-letter-heights:t" trim="t" fitpath="t" string="O"/>
                </v:shape>
              </w:pict>
            </w:r>
            <w:r>
              <w:rPr>
                <w:noProof/>
              </w:rPr>
              <w:pict>
                <v:shape id="_x0000_s1043" type="#_x0000_t136" style="position:absolute;margin-left:13.8pt;margin-top:6pt;width:18pt;height:18pt;rotation:90;z-index:-251651584" adj="11344" fillcolor="black"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font-size:20pt;v-rotate-letters:t;v-text-kern:t;v-same-letter-heights:t" trim="t" fitpath="t" string="O"/>
                </v:shape>
              </w:pict>
            </w:r>
          </w:p>
          <w:p w:rsidR="003171BA" w:rsidRPr="005545B0" w:rsidRDefault="003171BA" w:rsidP="005545B0">
            <w:pPr>
              <w:outlineLvl w:val="0"/>
              <w:rPr>
                <w:rFonts w:ascii="Goudy Stout" w:hAnsi="Goudy Stout"/>
                <w:b/>
                <w:sz w:val="16"/>
                <w:szCs w:val="16"/>
              </w:rPr>
            </w:pPr>
          </w:p>
          <w:p w:rsidR="003171BA" w:rsidRPr="005545B0" w:rsidRDefault="003171BA" w:rsidP="005545B0">
            <w:pPr>
              <w:outlineLvl w:val="0"/>
              <w:rPr>
                <w:rFonts w:ascii="Goudy Stout" w:hAnsi="Goudy Stout"/>
                <w:b/>
                <w:sz w:val="16"/>
                <w:szCs w:val="16"/>
              </w:rPr>
            </w:pPr>
            <w:r>
              <w:rPr>
                <w:noProof/>
              </w:rPr>
              <w:pict>
                <v:shape id="_x0000_s1044" type="#_x0000_t9" style="position:absolute;margin-left:182.55pt;margin-top:11.45pt;width:38.25pt;height:28.3pt;z-index:251661824" fillcolor="black" strokeweight="2.25pt">
                  <v:fill r:id="rId5" o:title="" type="pattern"/>
                </v:shape>
              </w:pict>
            </w:r>
            <w:r>
              <w:rPr>
                <w:noProof/>
              </w:rPr>
              <w:pict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_x0000_s1045" type="#_x0000_t22" style="position:absolute;margin-left:121.8pt;margin-top:9.15pt;width:36pt;height:28.15pt;z-index:251662848" fillcolor="black" strokeweight="2pt">
                  <v:fill r:id="rId5" o:title="" type="pattern"/>
                </v:shape>
              </w:pict>
            </w:r>
            <w:r>
              <w:rPr>
                <w:noProof/>
              </w:rPr>
              <w:pict>
                <v:shape id="_x0000_s1046" type="#_x0000_t7" style="position:absolute;margin-left:49.8pt;margin-top:12.8pt;width:54pt;height:23.35pt;z-index:251660800" fillcolor="gray" strokeweight="2.25pt">
                  <v:fill r:id="rId5" o:title="" type="pattern"/>
                </v:shape>
              </w:pict>
            </w:r>
          </w:p>
          <w:p w:rsidR="003171BA" w:rsidRPr="005545B0" w:rsidRDefault="003171BA" w:rsidP="005545B0">
            <w:pPr>
              <w:outlineLvl w:val="0"/>
              <w:rPr>
                <w:rFonts w:ascii="Goudy Stout" w:hAnsi="Goudy Stout"/>
                <w:b/>
                <w:sz w:val="16"/>
                <w:szCs w:val="16"/>
              </w:rPr>
            </w:pPr>
            <w:r>
              <w:rPr>
                <w:noProof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047" type="#_x0000_t74" style="position:absolute;margin-left:2.1pt;margin-top:1.9pt;width:36pt;height:23.35pt;z-index:251659776" fillcolor="gray" strokeweight="3pt">
                  <v:fill r:id="rId5" o:title="" type="pattern"/>
                </v:shape>
              </w:pict>
            </w:r>
          </w:p>
          <w:p w:rsidR="003171BA" w:rsidRPr="005545B0" w:rsidRDefault="003171BA" w:rsidP="005545B0">
            <w:pPr>
              <w:outlineLvl w:val="0"/>
              <w:rPr>
                <w:rFonts w:ascii="Goudy Stout" w:hAnsi="Goudy Stout"/>
                <w:b/>
                <w:sz w:val="16"/>
                <w:szCs w:val="16"/>
              </w:rPr>
            </w:pPr>
          </w:p>
          <w:p w:rsidR="003171BA" w:rsidRPr="005545B0" w:rsidRDefault="003171BA" w:rsidP="005545B0">
            <w:pPr>
              <w:outlineLvl w:val="0"/>
            </w:pPr>
          </w:p>
        </w:tc>
        <w:tc>
          <w:tcPr>
            <w:tcW w:w="5355" w:type="dxa"/>
          </w:tcPr>
          <w:p w:rsidR="003171BA" w:rsidRPr="005545B0" w:rsidRDefault="003171BA" w:rsidP="005545B0">
            <w:pPr>
              <w:pStyle w:val="ListParagraph"/>
              <w:numPr>
                <w:ilvl w:val="0"/>
                <w:numId w:val="1"/>
              </w:numPr>
              <w:ind w:left="569" w:hanging="502"/>
              <w:jc w:val="both"/>
              <w:outlineLvl w:val="0"/>
              <w:rPr>
                <w:b/>
              </w:rPr>
            </w:pPr>
            <w:r w:rsidRPr="005545B0">
              <w:rPr>
                <w:b/>
                <w:sz w:val="22"/>
                <w:szCs w:val="22"/>
              </w:rPr>
              <w:t>Aşağıdaki dikdörtgenin içerisine bir altıgen çiziniz.</w:t>
            </w:r>
          </w:p>
          <w:p w:rsidR="003171BA" w:rsidRPr="005545B0" w:rsidRDefault="003171BA" w:rsidP="005545B0">
            <w:pPr>
              <w:outlineLvl w:val="0"/>
              <w:rPr>
                <w:u w:val="single"/>
              </w:rPr>
            </w:pPr>
          </w:p>
          <w:p w:rsidR="003171BA" w:rsidRPr="005545B0" w:rsidRDefault="003171BA" w:rsidP="005545B0">
            <w:pPr>
              <w:outlineLvl w:val="0"/>
            </w:pPr>
            <w:r>
              <w:rPr>
                <w:noProof/>
              </w:rPr>
              <w:pict>
                <v:rect id="_x0000_s1048" style="position:absolute;margin-left:13.8pt;margin-top:11.1pt;width:206.1pt;height:106.7pt;z-index:251667968" fillcolor="black" strokeweight="3pt">
                  <v:fill r:id="rId6" o:title="" opacity="57672f" o:opacity2="57672f" type="pattern"/>
                </v:rect>
              </w:pict>
            </w:r>
          </w:p>
          <w:p w:rsidR="003171BA" w:rsidRPr="005545B0" w:rsidRDefault="003171BA" w:rsidP="005545B0">
            <w:pPr>
              <w:outlineLvl w:val="0"/>
            </w:pPr>
          </w:p>
          <w:p w:rsidR="003171BA" w:rsidRPr="005545B0" w:rsidRDefault="003171BA" w:rsidP="005545B0">
            <w:pPr>
              <w:outlineLvl w:val="0"/>
            </w:pPr>
          </w:p>
          <w:p w:rsidR="003171BA" w:rsidRPr="005545B0" w:rsidRDefault="003171BA" w:rsidP="005545B0">
            <w:pPr>
              <w:outlineLvl w:val="0"/>
            </w:pPr>
          </w:p>
          <w:p w:rsidR="003171BA" w:rsidRPr="005545B0" w:rsidRDefault="003171BA" w:rsidP="005545B0">
            <w:pPr>
              <w:outlineLvl w:val="0"/>
            </w:pPr>
          </w:p>
          <w:p w:rsidR="003171BA" w:rsidRPr="005545B0" w:rsidRDefault="003171BA" w:rsidP="005545B0">
            <w:pPr>
              <w:outlineLvl w:val="0"/>
            </w:pPr>
          </w:p>
          <w:p w:rsidR="003171BA" w:rsidRPr="005545B0" w:rsidRDefault="003171BA" w:rsidP="005545B0">
            <w:pPr>
              <w:outlineLvl w:val="0"/>
            </w:pPr>
          </w:p>
          <w:p w:rsidR="003171BA" w:rsidRPr="005545B0" w:rsidRDefault="003171BA" w:rsidP="005545B0">
            <w:pPr>
              <w:outlineLvl w:val="0"/>
            </w:pPr>
          </w:p>
          <w:p w:rsidR="003171BA" w:rsidRPr="005545B0" w:rsidRDefault="003171BA" w:rsidP="005545B0">
            <w:pPr>
              <w:outlineLvl w:val="0"/>
            </w:pPr>
          </w:p>
          <w:p w:rsidR="003171BA" w:rsidRDefault="003171BA" w:rsidP="00740DCA">
            <w:pPr>
              <w:pStyle w:val="Footer"/>
              <w:rPr>
                <w:color w:val="C0C0C0"/>
                <w:sz w:val="16"/>
                <w:szCs w:val="16"/>
              </w:rPr>
            </w:pPr>
            <w:hyperlink r:id="rId7" w:history="1">
              <w:r>
                <w:rPr>
                  <w:rStyle w:val="Hyperlink"/>
                  <w:color w:val="C0C0C0"/>
                  <w:sz w:val="16"/>
                  <w:szCs w:val="16"/>
                </w:rPr>
                <w:t>www.sorubak.com</w:t>
              </w:r>
            </w:hyperlink>
            <w:r>
              <w:rPr>
                <w:color w:val="C0C0C0"/>
                <w:sz w:val="16"/>
                <w:szCs w:val="16"/>
              </w:rPr>
              <w:t xml:space="preserve"> </w:t>
            </w:r>
          </w:p>
          <w:p w:rsidR="003171BA" w:rsidRPr="005545B0" w:rsidRDefault="003171BA" w:rsidP="005545B0">
            <w:pPr>
              <w:outlineLvl w:val="0"/>
            </w:pPr>
          </w:p>
          <w:p w:rsidR="003171BA" w:rsidRPr="005545B0" w:rsidRDefault="003171BA" w:rsidP="005545B0">
            <w:pPr>
              <w:outlineLvl w:val="0"/>
            </w:pPr>
          </w:p>
        </w:tc>
      </w:tr>
    </w:tbl>
    <w:p w:rsidR="003171BA" w:rsidRDefault="003171BA" w:rsidP="00D13236">
      <w:pPr>
        <w:outlineLvl w:val="0"/>
      </w:pPr>
    </w:p>
    <w:p w:rsidR="003171BA" w:rsidRDefault="003171BA" w:rsidP="00D13236">
      <w:pPr>
        <w:outlineLvl w:val="0"/>
      </w:pPr>
    </w:p>
    <w:p w:rsidR="003171BA" w:rsidRPr="00731F8C" w:rsidRDefault="003171BA" w:rsidP="00D13236">
      <w:pPr>
        <w:outlineLvl w:val="0"/>
        <w:rPr>
          <w:rFonts w:ascii="Goudy Stout" w:hAnsi="Goudy Stout"/>
          <w:b/>
          <w:sz w:val="16"/>
          <w:szCs w:val="16"/>
        </w:rPr>
      </w:pPr>
    </w:p>
    <w:sectPr w:rsidR="003171BA" w:rsidRPr="00731F8C" w:rsidSect="00BE6F4B">
      <w:pgSz w:w="11906" w:h="16838"/>
      <w:pgMar w:top="851" w:right="1133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Bernard MT Condensed">
    <w:altName w:val="Bodoni MT Condensed"/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84246"/>
    <w:multiLevelType w:val="hybridMultilevel"/>
    <w:tmpl w:val="51BAE6B8"/>
    <w:lvl w:ilvl="0" w:tplc="AAB0AD40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8065C28"/>
    <w:multiLevelType w:val="hybridMultilevel"/>
    <w:tmpl w:val="740EA7FC"/>
    <w:lvl w:ilvl="0" w:tplc="AAB0AD40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AA05421"/>
    <w:multiLevelType w:val="hybridMultilevel"/>
    <w:tmpl w:val="CF7C442A"/>
    <w:lvl w:ilvl="0" w:tplc="8986670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3236"/>
    <w:rsid w:val="00105104"/>
    <w:rsid w:val="00160A0A"/>
    <w:rsid w:val="001A4C3D"/>
    <w:rsid w:val="001F0F46"/>
    <w:rsid w:val="00200D74"/>
    <w:rsid w:val="00256E4E"/>
    <w:rsid w:val="003171BA"/>
    <w:rsid w:val="00353936"/>
    <w:rsid w:val="0038203F"/>
    <w:rsid w:val="003A7D06"/>
    <w:rsid w:val="004E4EDA"/>
    <w:rsid w:val="00544E69"/>
    <w:rsid w:val="005545B0"/>
    <w:rsid w:val="00594D88"/>
    <w:rsid w:val="005E7E15"/>
    <w:rsid w:val="00704548"/>
    <w:rsid w:val="00731F8C"/>
    <w:rsid w:val="00740DCA"/>
    <w:rsid w:val="008D3944"/>
    <w:rsid w:val="008E613E"/>
    <w:rsid w:val="00911E0C"/>
    <w:rsid w:val="00920D78"/>
    <w:rsid w:val="00AB6EDC"/>
    <w:rsid w:val="00B36315"/>
    <w:rsid w:val="00BA4AC1"/>
    <w:rsid w:val="00BE6F4B"/>
    <w:rsid w:val="00C154B9"/>
    <w:rsid w:val="00C93219"/>
    <w:rsid w:val="00D13236"/>
    <w:rsid w:val="00D30A36"/>
    <w:rsid w:val="00D52E15"/>
    <w:rsid w:val="00E75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23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13236"/>
    <w:pPr>
      <w:ind w:left="720"/>
      <w:contextualSpacing/>
    </w:pPr>
  </w:style>
  <w:style w:type="table" w:styleId="TableGrid">
    <w:name w:val="Table Grid"/>
    <w:basedOn w:val="TableNormal"/>
    <w:uiPriority w:val="99"/>
    <w:rsid w:val="00D1323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40DCA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740DCA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B2046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886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3</Pages>
  <Words>675</Words>
  <Characters>3851</Characters>
  <Application>Microsoft Office Outlook</Application>
  <DocSecurity>0</DocSecurity>
  <Lines>0</Lines>
  <Paragraphs>0</Paragraphs>
  <ScaleCrop>false</ScaleCrop>
  <Company>Yükselen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 KÜÇÜK</dc:creator>
  <cp:keywords/>
  <dc:description/>
  <cp:lastModifiedBy>edanur</cp:lastModifiedBy>
  <cp:revision>11</cp:revision>
  <cp:lastPrinted>2007-12-02T19:47:00Z</cp:lastPrinted>
  <dcterms:created xsi:type="dcterms:W3CDTF">2007-12-02T19:02:00Z</dcterms:created>
  <dcterms:modified xsi:type="dcterms:W3CDTF">2010-12-21T18:28:00Z</dcterms:modified>
</cp:coreProperties>
</file>